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D5ED02B" w14:textId="66C0A572" w:rsidR="00A727CA" w:rsidRPr="00E41A15" w:rsidRDefault="006E5D4B" w:rsidP="006E5D4B">
      <w:pPr>
        <w:pStyle w:val="Heading3"/>
        <w:tabs>
          <w:tab w:val="left" w:pos="284"/>
        </w:tabs>
        <w:jc w:val="center"/>
        <w:rPr>
          <w:sz w:val="64"/>
          <w:szCs w:val="64"/>
        </w:rPr>
      </w:pPr>
      <w:r>
        <w:rPr>
          <w:sz w:val="64"/>
          <w:szCs w:val="64"/>
        </w:rPr>
        <w:t xml:space="preserve">Answers: </w:t>
      </w:r>
      <w:r w:rsidRPr="006E5D4B">
        <w:rPr>
          <w:sz w:val="64"/>
          <w:szCs w:val="64"/>
          <w:lang w:val="en-US"/>
        </w:rPr>
        <w:t>Which choc</w:t>
      </w:r>
      <w:r w:rsidR="001472B5">
        <w:rPr>
          <w:sz w:val="64"/>
          <w:szCs w:val="64"/>
          <w:lang w:val="en-US"/>
        </w:rPr>
        <w:t>-</w:t>
      </w:r>
      <w:r w:rsidRPr="006E5D4B">
        <w:rPr>
          <w:sz w:val="64"/>
          <w:szCs w:val="64"/>
          <w:lang w:val="en-US"/>
        </w:rPr>
        <w:t>ice design give</w:t>
      </w:r>
      <w:r w:rsidR="002F3E9E">
        <w:rPr>
          <w:sz w:val="64"/>
          <w:szCs w:val="64"/>
          <w:lang w:val="en-US"/>
        </w:rPr>
        <w:t>s</w:t>
      </w:r>
      <w:r w:rsidRPr="006E5D4B">
        <w:rPr>
          <w:sz w:val="64"/>
          <w:szCs w:val="64"/>
          <w:lang w:val="en-US"/>
        </w:rPr>
        <w:t xml:space="preserve"> you the LEAST chocolate coating (surface area)?</w:t>
      </w:r>
    </w:p>
    <w:p w14:paraId="4F44E5C4" w14:textId="77777777" w:rsidR="00E03963" w:rsidRDefault="00E03963" w:rsidP="006E5D4B">
      <w:pPr>
        <w:rPr>
          <w:lang w:val="en-US"/>
        </w:rPr>
      </w:pPr>
    </w:p>
    <w:p w14:paraId="3126CF23" w14:textId="77777777" w:rsidR="00E03963" w:rsidRDefault="00E03963" w:rsidP="006E5D4B">
      <w:pPr>
        <w:rPr>
          <w:lang w:val="en-US"/>
        </w:rPr>
      </w:pPr>
    </w:p>
    <w:p w14:paraId="5964B240" w14:textId="212F5D9B" w:rsidR="006B79AD" w:rsidRDefault="00E03963" w:rsidP="006E5D4B">
      <w:pPr>
        <w:rPr>
          <w:lang w:val="en-US"/>
        </w:rPr>
      </w:pPr>
      <w:r>
        <w:rPr>
          <w:lang w:val="en-US"/>
        </w:rPr>
        <w:t>The a</w:t>
      </w:r>
      <w:r w:rsidR="006E5D4B" w:rsidRPr="006E5D4B">
        <w:rPr>
          <w:lang w:val="en-US"/>
        </w:rPr>
        <w:t>mount of ice-cream must be 64</w:t>
      </w:r>
      <w:r w:rsidR="006E5D4B" w:rsidRPr="002F3E9E">
        <w:rPr>
          <w:sz w:val="12"/>
          <w:szCs w:val="12"/>
          <w:lang w:val="en-US"/>
        </w:rPr>
        <w:t xml:space="preserve"> </w:t>
      </w:r>
      <w:r w:rsidR="006E5D4B" w:rsidRPr="006E5D4B">
        <w:rPr>
          <w:lang w:val="en-US"/>
        </w:rPr>
        <w:t xml:space="preserve">cm³.  </w:t>
      </w:r>
    </w:p>
    <w:p w14:paraId="4E87E428" w14:textId="77777777" w:rsidR="00E03963" w:rsidRPr="006E5D4B" w:rsidRDefault="00E03963" w:rsidP="006E5D4B"/>
    <w:tbl>
      <w:tblPr>
        <w:tblStyle w:val="TableGrid"/>
        <w:tblW w:w="14159" w:type="dxa"/>
        <w:tblLook w:val="04A0" w:firstRow="1" w:lastRow="0" w:firstColumn="1" w:lastColumn="0" w:noHBand="0" w:noVBand="1"/>
      </w:tblPr>
      <w:tblGrid>
        <w:gridCol w:w="3473"/>
        <w:gridCol w:w="3230"/>
        <w:gridCol w:w="4225"/>
        <w:gridCol w:w="3231"/>
      </w:tblGrid>
      <w:tr w:rsidR="007D417C" w14:paraId="6E750B6F" w14:textId="77777777" w:rsidTr="007D417C">
        <w:trPr>
          <w:trHeight w:val="3317"/>
        </w:trPr>
        <w:tc>
          <w:tcPr>
            <w:tcW w:w="3473" w:type="dxa"/>
          </w:tcPr>
          <w:p w14:paraId="071716AC" w14:textId="47045144" w:rsidR="006E5D4B" w:rsidRDefault="006E5D4B" w:rsidP="00674A1D">
            <w:r>
              <w:t>Explore cuboid 1</w:t>
            </w:r>
          </w:p>
          <w:p w14:paraId="0BAE712D" w14:textId="426F7658" w:rsidR="00352C11" w:rsidRDefault="00352C11" w:rsidP="00674A1D">
            <w:r>
              <w:rPr>
                <w:noProof/>
              </w:rPr>
              <w:drawing>
                <wp:inline distT="0" distB="0" distL="0" distR="0" wp14:anchorId="491BEE07" wp14:editId="5F3F4B6F">
                  <wp:extent cx="1838325" cy="1487301"/>
                  <wp:effectExtent l="0" t="0" r="0" b="0"/>
                  <wp:docPr id="4" name="Picture 4" descr="A simple, 3D illustration of a pink cuboid with dimensions labels showing a length of '16 cm' and a width and height of '2 c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simple, 3D illustration of a pink cuboid with dimensions labels showing a length of '16 cm' and a width and height of '2 cm'."/>
                          <pic:cNvPicPr/>
                        </pic:nvPicPr>
                        <pic:blipFill>
                          <a:blip r:embed="rId11"/>
                          <a:stretch>
                            <a:fillRect/>
                          </a:stretch>
                        </pic:blipFill>
                        <pic:spPr>
                          <a:xfrm>
                            <a:off x="0" y="0"/>
                            <a:ext cx="1846153" cy="1493635"/>
                          </a:xfrm>
                          <a:prstGeom prst="rect">
                            <a:avLst/>
                          </a:prstGeom>
                        </pic:spPr>
                      </pic:pic>
                    </a:graphicData>
                  </a:graphic>
                </wp:inline>
              </w:drawing>
            </w:r>
          </w:p>
          <w:p w14:paraId="34E76562" w14:textId="711A1D1B" w:rsidR="006E5D4B" w:rsidRDefault="006E5D4B" w:rsidP="00674A1D"/>
        </w:tc>
        <w:tc>
          <w:tcPr>
            <w:tcW w:w="3230" w:type="dxa"/>
          </w:tcPr>
          <w:p w14:paraId="2C293F16" w14:textId="43E01104" w:rsidR="006E5D4B" w:rsidRDefault="006E5D4B" w:rsidP="00674A1D">
            <w:r>
              <w:t>Cuboid 1 Volume</w:t>
            </w:r>
            <w:r w:rsidR="002D0EAD">
              <w:t xml:space="preserve"> </w:t>
            </w:r>
            <w:r>
              <w:t>= 64</w:t>
            </w:r>
            <w:r w:rsidR="002D0EAD" w:rsidRPr="002F3E9E">
              <w:rPr>
                <w:sz w:val="12"/>
                <w:szCs w:val="12"/>
              </w:rPr>
              <w:t xml:space="preserve"> </w:t>
            </w:r>
            <w:r>
              <w:t>cm</w:t>
            </w:r>
            <w:r w:rsidRPr="002D0EAD">
              <w:rPr>
                <w:vertAlign w:val="superscript"/>
              </w:rPr>
              <w:t>3</w:t>
            </w:r>
          </w:p>
          <w:p w14:paraId="45660AB4" w14:textId="77777777" w:rsidR="006E5D4B" w:rsidRDefault="006E5D4B" w:rsidP="00674A1D"/>
          <w:p w14:paraId="76B581D1" w14:textId="68EDF0D4" w:rsidR="006E5D4B" w:rsidRDefault="006E5D4B" w:rsidP="00674A1D">
            <w:r>
              <w:t>Cuboid 1 SA = 136</w:t>
            </w:r>
            <w:r w:rsidR="002D0EAD" w:rsidRPr="002F3E9E">
              <w:rPr>
                <w:sz w:val="12"/>
                <w:szCs w:val="12"/>
              </w:rPr>
              <w:t xml:space="preserve"> </w:t>
            </w:r>
            <w:r>
              <w:t>cm</w:t>
            </w:r>
            <w:r w:rsidRPr="002D0EAD">
              <w:rPr>
                <w:vertAlign w:val="superscript"/>
              </w:rPr>
              <w:t>2</w:t>
            </w:r>
          </w:p>
        </w:tc>
        <w:tc>
          <w:tcPr>
            <w:tcW w:w="4225" w:type="dxa"/>
          </w:tcPr>
          <w:p w14:paraId="2C421461" w14:textId="3FDE28FC" w:rsidR="006E5D4B" w:rsidRDefault="006E5D4B" w:rsidP="00674A1D">
            <w:r>
              <w:t>Explore cuboid 2</w:t>
            </w:r>
          </w:p>
          <w:p w14:paraId="48D71008" w14:textId="377E5863" w:rsidR="00352C11" w:rsidRDefault="00352C11" w:rsidP="00674A1D">
            <w:r>
              <w:rPr>
                <w:noProof/>
              </w:rPr>
              <w:drawing>
                <wp:inline distT="0" distB="0" distL="0" distR="0" wp14:anchorId="0511A676" wp14:editId="2F1BAB10">
                  <wp:extent cx="2543175" cy="1682984"/>
                  <wp:effectExtent l="0" t="0" r="0" b="0"/>
                  <wp:docPr id="9" name="Picture 9" descr="A simple, 3D illustration of a pink cuboid with dimension labels showing a length of '32 cm', a width of '2 cm' and a height of '1 c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simple, 3D illustration of a pink cuboid with dimension labels showing a length of '32 cm', a width of '2 cm' and a height of '1 cm'."/>
                          <pic:cNvPicPr/>
                        </pic:nvPicPr>
                        <pic:blipFill>
                          <a:blip r:embed="rId12"/>
                          <a:stretch>
                            <a:fillRect/>
                          </a:stretch>
                        </pic:blipFill>
                        <pic:spPr>
                          <a:xfrm>
                            <a:off x="0" y="0"/>
                            <a:ext cx="2557969" cy="1692774"/>
                          </a:xfrm>
                          <a:prstGeom prst="rect">
                            <a:avLst/>
                          </a:prstGeom>
                        </pic:spPr>
                      </pic:pic>
                    </a:graphicData>
                  </a:graphic>
                </wp:inline>
              </w:drawing>
            </w:r>
          </w:p>
          <w:p w14:paraId="7909FF8E" w14:textId="11DB7F36" w:rsidR="006E5D4B" w:rsidRDefault="006E5D4B" w:rsidP="00674A1D"/>
        </w:tc>
        <w:tc>
          <w:tcPr>
            <w:tcW w:w="3231" w:type="dxa"/>
          </w:tcPr>
          <w:p w14:paraId="0F9DEACB" w14:textId="7E66F9B3" w:rsidR="006E5D4B" w:rsidRDefault="006E5D4B" w:rsidP="00674A1D">
            <w:r>
              <w:t>Cuboid 2 Volume</w:t>
            </w:r>
            <w:r w:rsidR="002D0EAD">
              <w:t xml:space="preserve"> </w:t>
            </w:r>
            <w:r>
              <w:t>= 64</w:t>
            </w:r>
            <w:r w:rsidR="002D0EAD" w:rsidRPr="002F3E9E">
              <w:rPr>
                <w:sz w:val="12"/>
                <w:szCs w:val="12"/>
              </w:rPr>
              <w:t xml:space="preserve"> </w:t>
            </w:r>
            <w:r>
              <w:t>cm</w:t>
            </w:r>
            <w:r w:rsidRPr="002D0EAD">
              <w:rPr>
                <w:vertAlign w:val="superscript"/>
              </w:rPr>
              <w:t>3</w:t>
            </w:r>
          </w:p>
          <w:p w14:paraId="38451921" w14:textId="77777777" w:rsidR="006E5D4B" w:rsidRDefault="006E5D4B" w:rsidP="00674A1D"/>
          <w:p w14:paraId="4DE1E758" w14:textId="0B3CE81C" w:rsidR="006E5D4B" w:rsidRDefault="006E5D4B" w:rsidP="00674A1D">
            <w:r>
              <w:t>Cuboid 2 SA = 196</w:t>
            </w:r>
            <w:r w:rsidR="002D0EAD" w:rsidRPr="002F3E9E">
              <w:rPr>
                <w:sz w:val="12"/>
                <w:szCs w:val="12"/>
              </w:rPr>
              <w:t xml:space="preserve"> </w:t>
            </w:r>
            <w:r>
              <w:t>cm</w:t>
            </w:r>
            <w:r w:rsidRPr="002D0EAD">
              <w:rPr>
                <w:vertAlign w:val="superscript"/>
              </w:rPr>
              <w:t>2</w:t>
            </w:r>
          </w:p>
        </w:tc>
      </w:tr>
      <w:tr w:rsidR="007D417C" w14:paraId="6AE460BF" w14:textId="77777777" w:rsidTr="007D417C">
        <w:trPr>
          <w:trHeight w:val="3448"/>
        </w:trPr>
        <w:tc>
          <w:tcPr>
            <w:tcW w:w="3473" w:type="dxa"/>
          </w:tcPr>
          <w:p w14:paraId="1B4493D1" w14:textId="4AB66A11" w:rsidR="006E5D4B" w:rsidRDefault="006E5D4B" w:rsidP="00674A1D">
            <w:r>
              <w:lastRenderedPageBreak/>
              <w:t>Explore cuboid 3</w:t>
            </w:r>
          </w:p>
          <w:p w14:paraId="30E78162" w14:textId="75A65E46" w:rsidR="006E5D4B" w:rsidRDefault="006E5D4B" w:rsidP="00674A1D">
            <w:r>
              <w:t>Sketch another cuboid</w:t>
            </w:r>
          </w:p>
        </w:tc>
        <w:tc>
          <w:tcPr>
            <w:tcW w:w="3230" w:type="dxa"/>
          </w:tcPr>
          <w:p w14:paraId="3C5B58E1" w14:textId="77777777" w:rsidR="006E5D4B" w:rsidRDefault="006E5D4B" w:rsidP="00674A1D">
            <w:r>
              <w:t>Possibilities:</w:t>
            </w:r>
          </w:p>
          <w:p w14:paraId="176D8622" w14:textId="491B217E" w:rsidR="006E5D4B" w:rsidRDefault="006E5D4B" w:rsidP="002D0EAD">
            <w:r>
              <w:t>1</w:t>
            </w:r>
            <w:r w:rsidR="002D0EAD" w:rsidRPr="002D0EAD">
              <w:rPr>
                <w:rFonts w:asciiTheme="minorHAnsi" w:eastAsiaTheme="minorEastAsia" w:hAnsi="+mn-ea" w:cstheme="minorBidi"/>
                <w:color w:val="000000" w:themeColor="text1"/>
                <w:kern w:val="24"/>
              </w:rPr>
              <w:t xml:space="preserve"> </w:t>
            </w:r>
            <w:r w:rsidR="002D0EAD" w:rsidRPr="002D0EAD">
              <w:t>×</w:t>
            </w:r>
            <w:r w:rsidR="002D0EAD">
              <w:t xml:space="preserve"> </w:t>
            </w:r>
            <w:r>
              <w:t>1</w:t>
            </w:r>
            <w:r w:rsidR="002D0EAD" w:rsidRPr="002D0EAD">
              <w:rPr>
                <w:rFonts w:asciiTheme="minorHAnsi" w:eastAsiaTheme="minorEastAsia" w:hAnsi="+mn-ea" w:cstheme="minorBidi"/>
                <w:color w:val="000000" w:themeColor="text1"/>
                <w:kern w:val="24"/>
              </w:rPr>
              <w:t xml:space="preserve"> </w:t>
            </w:r>
            <w:r w:rsidR="002D0EAD" w:rsidRPr="002D0EAD">
              <w:t>×</w:t>
            </w:r>
            <w:r w:rsidR="002D0EAD">
              <w:t xml:space="preserve"> </w:t>
            </w:r>
            <w:r>
              <w:t>64</w:t>
            </w:r>
          </w:p>
          <w:p w14:paraId="5FBF8A63" w14:textId="368A828E" w:rsidR="006E5D4B" w:rsidRDefault="006E5D4B" w:rsidP="00674A1D">
            <w:r>
              <w:t>Cuboid 3 Volume</w:t>
            </w:r>
            <w:r w:rsidR="002D0EAD">
              <w:t xml:space="preserve"> </w:t>
            </w:r>
            <w:r>
              <w:t>= 64</w:t>
            </w:r>
            <w:r w:rsidR="002D0EAD" w:rsidRPr="002F3E9E">
              <w:rPr>
                <w:sz w:val="12"/>
                <w:szCs w:val="12"/>
              </w:rPr>
              <w:t xml:space="preserve"> </w:t>
            </w:r>
            <w:r>
              <w:t>cm</w:t>
            </w:r>
            <w:r w:rsidRPr="002D0EAD">
              <w:rPr>
                <w:vertAlign w:val="superscript"/>
              </w:rPr>
              <w:t>3</w:t>
            </w:r>
          </w:p>
          <w:p w14:paraId="522CCF1B" w14:textId="77777777" w:rsidR="006E5D4B" w:rsidRDefault="006E5D4B" w:rsidP="00674A1D"/>
          <w:p w14:paraId="1C12222B" w14:textId="4E48A76D" w:rsidR="006E5D4B" w:rsidRDefault="006E5D4B" w:rsidP="00674A1D">
            <w:r>
              <w:t>Cuboid 3 SA = 258</w:t>
            </w:r>
            <w:r w:rsidR="002D0EAD" w:rsidRPr="002F3E9E">
              <w:rPr>
                <w:sz w:val="12"/>
                <w:szCs w:val="12"/>
              </w:rPr>
              <w:t xml:space="preserve"> </w:t>
            </w:r>
            <w:r>
              <w:t>cm</w:t>
            </w:r>
            <w:r w:rsidRPr="002D0EAD">
              <w:rPr>
                <w:vertAlign w:val="superscript"/>
              </w:rPr>
              <w:t>2</w:t>
            </w:r>
          </w:p>
          <w:p w14:paraId="7EB5798C" w14:textId="77777777" w:rsidR="006E5D4B" w:rsidRDefault="006E5D4B" w:rsidP="00674A1D"/>
          <w:p w14:paraId="1304FD54" w14:textId="77777777" w:rsidR="006E5D4B" w:rsidRDefault="006E5D4B" w:rsidP="00674A1D"/>
          <w:p w14:paraId="14901016" w14:textId="77777777" w:rsidR="006E5D4B" w:rsidRDefault="006E5D4B" w:rsidP="00674A1D">
            <w:r>
              <w:t>Possibilities:</w:t>
            </w:r>
          </w:p>
          <w:p w14:paraId="75C5DFCD" w14:textId="6DE36F28" w:rsidR="006E5D4B" w:rsidRDefault="006E5D4B" w:rsidP="002D0EAD">
            <w:r>
              <w:t>2</w:t>
            </w:r>
            <w:r w:rsidR="002D0EAD" w:rsidRPr="002D0EAD">
              <w:rPr>
                <w:rFonts w:asciiTheme="minorHAnsi" w:eastAsiaTheme="minorEastAsia" w:hAnsi="+mn-ea" w:cstheme="minorBidi"/>
                <w:color w:val="000000" w:themeColor="text1"/>
                <w:kern w:val="24"/>
              </w:rPr>
              <w:t xml:space="preserve"> </w:t>
            </w:r>
            <w:r w:rsidR="002D0EAD" w:rsidRPr="002D0EAD">
              <w:t>×</w:t>
            </w:r>
            <w:r w:rsidR="002D0EAD">
              <w:t xml:space="preserve"> </w:t>
            </w:r>
            <w:r>
              <w:t>4</w:t>
            </w:r>
            <w:r w:rsidR="002D0EAD" w:rsidRPr="002D0EAD">
              <w:rPr>
                <w:rFonts w:asciiTheme="minorHAnsi" w:eastAsiaTheme="minorEastAsia" w:hAnsi="+mn-ea" w:cstheme="minorBidi"/>
                <w:color w:val="000000" w:themeColor="text1"/>
                <w:kern w:val="24"/>
              </w:rPr>
              <w:t xml:space="preserve"> </w:t>
            </w:r>
            <w:r w:rsidR="002D0EAD" w:rsidRPr="002D0EAD">
              <w:t>×</w:t>
            </w:r>
            <w:r w:rsidR="002D0EAD">
              <w:t xml:space="preserve"> </w:t>
            </w:r>
            <w:r>
              <w:t>8</w:t>
            </w:r>
          </w:p>
          <w:p w14:paraId="4327A413" w14:textId="20E87B18" w:rsidR="006E5D4B" w:rsidRDefault="006E5D4B" w:rsidP="00674A1D">
            <w:r>
              <w:t>Cuboid 3 Volume</w:t>
            </w:r>
            <w:r w:rsidR="002D0EAD">
              <w:t xml:space="preserve"> </w:t>
            </w:r>
            <w:r>
              <w:t>=</w:t>
            </w:r>
            <w:r w:rsidR="002D0EAD">
              <w:t xml:space="preserve"> </w:t>
            </w:r>
            <w:r>
              <w:t>64</w:t>
            </w:r>
            <w:r w:rsidR="002D0EAD" w:rsidRPr="002F3E9E">
              <w:rPr>
                <w:sz w:val="12"/>
                <w:szCs w:val="12"/>
              </w:rPr>
              <w:t xml:space="preserve"> </w:t>
            </w:r>
            <w:r>
              <w:t>cm</w:t>
            </w:r>
            <w:r w:rsidRPr="002D0EAD">
              <w:rPr>
                <w:vertAlign w:val="superscript"/>
              </w:rPr>
              <w:t>3</w:t>
            </w:r>
          </w:p>
          <w:p w14:paraId="62CE3641" w14:textId="77777777" w:rsidR="006E5D4B" w:rsidRDefault="006E5D4B" w:rsidP="00674A1D"/>
          <w:p w14:paraId="1C045526" w14:textId="030EBCFE" w:rsidR="006E5D4B" w:rsidRDefault="006E5D4B" w:rsidP="00674A1D">
            <w:r>
              <w:t>Cuboid 3 SA = 112</w:t>
            </w:r>
            <w:r w:rsidR="002D0EAD" w:rsidRPr="002F3E9E">
              <w:rPr>
                <w:sz w:val="12"/>
                <w:szCs w:val="12"/>
              </w:rPr>
              <w:t xml:space="preserve"> </w:t>
            </w:r>
            <w:r>
              <w:t>cm</w:t>
            </w:r>
            <w:r w:rsidRPr="002D0EAD">
              <w:rPr>
                <w:vertAlign w:val="superscript"/>
              </w:rPr>
              <w:t>2</w:t>
            </w:r>
          </w:p>
        </w:tc>
        <w:tc>
          <w:tcPr>
            <w:tcW w:w="4225" w:type="dxa"/>
          </w:tcPr>
          <w:p w14:paraId="6D435E1B" w14:textId="77777777" w:rsidR="006E5D4B" w:rsidRDefault="006E5D4B" w:rsidP="00674A1D">
            <w:r>
              <w:t>Explore cuboid 4</w:t>
            </w:r>
          </w:p>
          <w:p w14:paraId="4C7E20B4" w14:textId="23A1C280" w:rsidR="006E5D4B" w:rsidRDefault="006E5D4B" w:rsidP="00674A1D">
            <w:r>
              <w:t>Sketch another cuboid</w:t>
            </w:r>
          </w:p>
        </w:tc>
        <w:tc>
          <w:tcPr>
            <w:tcW w:w="3231" w:type="dxa"/>
          </w:tcPr>
          <w:p w14:paraId="1DB96CA3" w14:textId="77777777" w:rsidR="006E5D4B" w:rsidRDefault="006E5D4B" w:rsidP="00674A1D">
            <w:r>
              <w:t>Possibilities:</w:t>
            </w:r>
          </w:p>
          <w:p w14:paraId="6D897B7C" w14:textId="49E5A5C7" w:rsidR="006E5D4B" w:rsidRDefault="006E5D4B" w:rsidP="002D0EAD">
            <w:r>
              <w:t>4</w:t>
            </w:r>
            <w:r w:rsidR="002D0EAD" w:rsidRPr="002D0EAD">
              <w:rPr>
                <w:rFonts w:asciiTheme="minorHAnsi" w:eastAsiaTheme="minorEastAsia" w:hAnsi="+mn-ea" w:cstheme="minorBidi"/>
                <w:color w:val="000000" w:themeColor="text1"/>
                <w:kern w:val="24"/>
              </w:rPr>
              <w:t xml:space="preserve"> </w:t>
            </w:r>
            <w:r w:rsidR="002D0EAD" w:rsidRPr="002D0EAD">
              <w:t>×</w:t>
            </w:r>
            <w:r w:rsidR="002D0EAD">
              <w:t xml:space="preserve"> </w:t>
            </w:r>
            <w:r>
              <w:t>4</w:t>
            </w:r>
            <w:r w:rsidR="002D0EAD" w:rsidRPr="002D0EAD">
              <w:rPr>
                <w:rFonts w:asciiTheme="minorHAnsi" w:eastAsiaTheme="minorEastAsia" w:hAnsi="+mn-ea" w:cstheme="minorBidi"/>
                <w:color w:val="000000" w:themeColor="text1"/>
                <w:kern w:val="24"/>
              </w:rPr>
              <w:t xml:space="preserve"> </w:t>
            </w:r>
            <w:r w:rsidR="002D0EAD" w:rsidRPr="002D0EAD">
              <w:t>×</w:t>
            </w:r>
            <w:r w:rsidR="002D0EAD">
              <w:t xml:space="preserve"> </w:t>
            </w:r>
            <w:r>
              <w:t>4</w:t>
            </w:r>
          </w:p>
          <w:p w14:paraId="4E532ED2" w14:textId="2E84C441" w:rsidR="006E5D4B" w:rsidRDefault="006E5D4B" w:rsidP="00674A1D">
            <w:r>
              <w:t xml:space="preserve">Cuboid </w:t>
            </w:r>
            <w:r w:rsidR="00E03963">
              <w:t>4</w:t>
            </w:r>
            <w:r>
              <w:t xml:space="preserve"> Volume</w:t>
            </w:r>
            <w:r w:rsidR="00E03963">
              <w:t xml:space="preserve"> </w:t>
            </w:r>
            <w:r>
              <w:t>= 64</w:t>
            </w:r>
            <w:r w:rsidR="002D0EAD" w:rsidRPr="002F3E9E">
              <w:rPr>
                <w:sz w:val="12"/>
                <w:szCs w:val="12"/>
              </w:rPr>
              <w:t xml:space="preserve"> </w:t>
            </w:r>
            <w:r>
              <w:t>cm</w:t>
            </w:r>
            <w:r w:rsidRPr="002D0EAD">
              <w:rPr>
                <w:vertAlign w:val="superscript"/>
              </w:rPr>
              <w:t>3</w:t>
            </w:r>
          </w:p>
          <w:p w14:paraId="683801FB" w14:textId="77777777" w:rsidR="006E5D4B" w:rsidRDefault="006E5D4B" w:rsidP="00674A1D"/>
          <w:p w14:paraId="5273CCDF" w14:textId="1064B8B5" w:rsidR="00E03963" w:rsidRDefault="006E5D4B" w:rsidP="00674A1D">
            <w:r w:rsidRPr="00DD553C">
              <w:t xml:space="preserve">Cuboid </w:t>
            </w:r>
            <w:r w:rsidR="00E03963">
              <w:t>4</w:t>
            </w:r>
            <w:r w:rsidRPr="00DD553C">
              <w:t xml:space="preserve"> SA = 96</w:t>
            </w:r>
            <w:r w:rsidR="002D0EAD" w:rsidRPr="002F3E9E">
              <w:rPr>
                <w:sz w:val="12"/>
                <w:szCs w:val="12"/>
              </w:rPr>
              <w:t xml:space="preserve"> </w:t>
            </w:r>
            <w:r w:rsidRPr="00DD553C">
              <w:t>cm</w:t>
            </w:r>
            <w:r w:rsidRPr="00DD553C">
              <w:rPr>
                <w:vertAlign w:val="superscript"/>
              </w:rPr>
              <w:t>2</w:t>
            </w:r>
            <w:r w:rsidRPr="00DD553C">
              <w:t xml:space="preserve">  </w:t>
            </w:r>
          </w:p>
          <w:p w14:paraId="47B0F644" w14:textId="34EBBB0E" w:rsidR="006E5D4B" w:rsidRPr="00CB53EB" w:rsidRDefault="006E5D4B" w:rsidP="00674A1D">
            <w:pPr>
              <w:rPr>
                <w:b/>
                <w:bCs/>
              </w:rPr>
            </w:pPr>
            <w:r w:rsidRPr="00CB53EB">
              <w:rPr>
                <w:b/>
                <w:bCs/>
              </w:rPr>
              <w:t>LOWEST FOR CUBOID</w:t>
            </w:r>
          </w:p>
        </w:tc>
      </w:tr>
      <w:tr w:rsidR="007D417C" w14:paraId="0833176D" w14:textId="77777777" w:rsidTr="007D417C">
        <w:trPr>
          <w:trHeight w:val="3317"/>
        </w:trPr>
        <w:tc>
          <w:tcPr>
            <w:tcW w:w="3473" w:type="dxa"/>
          </w:tcPr>
          <w:p w14:paraId="56607B9E" w14:textId="6D8346FE" w:rsidR="006E5D4B" w:rsidRDefault="006E5D4B" w:rsidP="00674A1D">
            <w:r>
              <w:t>Explore triangular prism 1</w:t>
            </w:r>
          </w:p>
          <w:p w14:paraId="54F2EA95" w14:textId="0A7BA283" w:rsidR="006E5D4B" w:rsidRDefault="007A3EBD" w:rsidP="00674A1D">
            <w:r>
              <w:rPr>
                <w:rFonts w:eastAsia="Times New Roman"/>
                <w:noProof/>
              </w:rPr>
              <w:drawing>
                <wp:anchor distT="0" distB="0" distL="114300" distR="114300" simplePos="0" relativeHeight="251663360" behindDoc="0" locked="0" layoutInCell="1" allowOverlap="1" wp14:anchorId="71846B84" wp14:editId="3C8AAB06">
                  <wp:simplePos x="0" y="0"/>
                  <wp:positionH relativeFrom="column">
                    <wp:posOffset>78105</wp:posOffset>
                  </wp:positionH>
                  <wp:positionV relativeFrom="paragraph">
                    <wp:posOffset>136525</wp:posOffset>
                  </wp:positionV>
                  <wp:extent cx="1824140" cy="1495425"/>
                  <wp:effectExtent l="0" t="0" r="5080" b="0"/>
                  <wp:wrapNone/>
                  <wp:docPr id="3" name="Picture 3" descr="A simple, 3D line illustration of a triangular prism with dimensions labelled. The overall length is '4 cm', the length of each triangular side is '6.08 cm', and the vertical height from the centre of the base to the apex of the triangle is '5.27 c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simple, 3D line illustration of a triangular prism with dimensions labelled. The overall length is '4 cm', the length of each triangular side is '6.08 cm', and the vertical height from the centre of the base to the apex of the triangle is '5.27 cm'."/>
                          <pic:cNvPicPr>
                            <a:picLocks noChangeAspect="1" noChangeArrowheads="1"/>
                          </pic:cNvPicPr>
                        </pic:nvPicPr>
                        <pic:blipFill>
                          <a:blip r:embed="rId13"/>
                          <a:srcRect t="746" b="746"/>
                          <a:stretch>
                            <a:fillRect/>
                          </a:stretch>
                        </pic:blipFill>
                        <pic:spPr bwMode="auto">
                          <a:xfrm>
                            <a:off x="0" y="0"/>
                            <a:ext cx="1824140" cy="1495425"/>
                          </a:xfrm>
                          <a:prstGeom prst="rect">
                            <a:avLst/>
                          </a:prstGeom>
                          <a:noFill/>
                          <a:ln>
                            <a:noFill/>
                          </a:ln>
                          <a:extLst>
                            <a:ext uri="{53640926-AAD7-44D8-BBD7-CCE9431645EC}">
                              <a14:shadowObscured xmlns:a14="http://schemas.microsoft.com/office/drawing/2010/main"/>
                            </a:ext>
                          </a:extLst>
                        </pic:spPr>
                      </pic:pic>
                    </a:graphicData>
                  </a:graphic>
                </wp:anchor>
              </w:drawing>
            </w:r>
          </w:p>
        </w:tc>
        <w:tc>
          <w:tcPr>
            <w:tcW w:w="3230" w:type="dxa"/>
          </w:tcPr>
          <w:p w14:paraId="7108077E" w14:textId="77777777" w:rsidR="0006523E" w:rsidRDefault="006E5D4B" w:rsidP="00674A1D">
            <w:r>
              <w:t xml:space="preserve">Triangular prism 1 </w:t>
            </w:r>
          </w:p>
          <w:p w14:paraId="061E43D4" w14:textId="6C862360" w:rsidR="006E5D4B" w:rsidRDefault="006E5D4B" w:rsidP="00674A1D">
            <w:r>
              <w:t>Volume</w:t>
            </w:r>
            <w:r w:rsidR="0006523E">
              <w:t xml:space="preserve"> </w:t>
            </w:r>
            <w:r>
              <w:t>=</w:t>
            </w:r>
            <w:r w:rsidR="0006523E">
              <w:t xml:space="preserve"> </w:t>
            </w:r>
            <w:r>
              <w:t>64</w:t>
            </w:r>
            <w:r w:rsidR="0006523E" w:rsidRPr="002F3E9E">
              <w:rPr>
                <w:sz w:val="12"/>
                <w:szCs w:val="12"/>
              </w:rPr>
              <w:t xml:space="preserve"> </w:t>
            </w:r>
            <w:r>
              <w:t>cm</w:t>
            </w:r>
            <w:r w:rsidRPr="0006523E">
              <w:rPr>
                <w:vertAlign w:val="superscript"/>
              </w:rPr>
              <w:t>3</w:t>
            </w:r>
          </w:p>
          <w:p w14:paraId="521CCC7E" w14:textId="77777777" w:rsidR="006E5D4B" w:rsidRDefault="006E5D4B" w:rsidP="00674A1D"/>
          <w:p w14:paraId="1E810C97" w14:textId="77777777" w:rsidR="00113150" w:rsidRDefault="006E5D4B" w:rsidP="00674A1D">
            <w:r>
              <w:t xml:space="preserve">Triangular prism 1 </w:t>
            </w:r>
          </w:p>
          <w:p w14:paraId="35DDEB9F" w14:textId="2457F8D6" w:rsidR="006E5D4B" w:rsidRDefault="006E5D4B" w:rsidP="00674A1D">
            <w:r>
              <w:t>SA = 10</w:t>
            </w:r>
            <w:r w:rsidR="002F3E9E">
              <w:t>5</w:t>
            </w:r>
            <w:r w:rsidR="001A4911" w:rsidRPr="002F3E9E">
              <w:rPr>
                <w:sz w:val="12"/>
                <w:szCs w:val="12"/>
              </w:rPr>
              <w:t xml:space="preserve"> </w:t>
            </w:r>
            <w:r>
              <w:t>cm</w:t>
            </w:r>
            <w:r w:rsidRPr="00113150">
              <w:rPr>
                <w:vertAlign w:val="superscript"/>
              </w:rPr>
              <w:t>2</w:t>
            </w:r>
          </w:p>
        </w:tc>
        <w:tc>
          <w:tcPr>
            <w:tcW w:w="4225" w:type="dxa"/>
          </w:tcPr>
          <w:p w14:paraId="5BC530F3" w14:textId="74A9C12F" w:rsidR="006E5D4B" w:rsidRDefault="006E5D4B" w:rsidP="00113150">
            <w:r>
              <w:t>Explore triangular prism 2</w:t>
            </w:r>
          </w:p>
          <w:p w14:paraId="40122065" w14:textId="2F651180" w:rsidR="006E5D4B" w:rsidRDefault="007A3EBD" w:rsidP="00674A1D">
            <w:r>
              <w:rPr>
                <w:rFonts w:eastAsia="Times New Roman"/>
                <w:noProof/>
              </w:rPr>
              <w:drawing>
                <wp:anchor distT="0" distB="0" distL="114300" distR="114300" simplePos="0" relativeHeight="251662336" behindDoc="0" locked="0" layoutInCell="1" allowOverlap="1" wp14:anchorId="0A8053DB" wp14:editId="0FC41F4A">
                  <wp:simplePos x="0" y="0"/>
                  <wp:positionH relativeFrom="column">
                    <wp:posOffset>256540</wp:posOffset>
                  </wp:positionH>
                  <wp:positionV relativeFrom="paragraph">
                    <wp:posOffset>151765</wp:posOffset>
                  </wp:positionV>
                  <wp:extent cx="1850196" cy="1495425"/>
                  <wp:effectExtent l="0" t="0" r="0" b="0"/>
                  <wp:wrapNone/>
                  <wp:docPr id="6" name="Picture 6" descr="A simple, 3D line illustration of a triangular prism with dimensions labelled. The overall length is '3 cm', the length of each triangular side is '8.1 cm', and the vertical height from the centre of the base to the apex of the triangle is '5.26 c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simple, 3D line illustration of a triangular prism with dimensions labelled. The overall length is '3 cm', the length of each triangular side is '8.1 cm', and the vertical height from the centre of the base to the apex of the triangle is '5.26 cm'."/>
                          <pic:cNvPicPr>
                            <a:picLocks noChangeAspect="1" noChangeArrowheads="1"/>
                          </pic:cNvPicPr>
                        </pic:nvPicPr>
                        <pic:blipFill>
                          <a:blip r:embed="rId14"/>
                          <a:srcRect t="1423" b="1423"/>
                          <a:stretch>
                            <a:fillRect/>
                          </a:stretch>
                        </pic:blipFill>
                        <pic:spPr bwMode="auto">
                          <a:xfrm>
                            <a:off x="0" y="0"/>
                            <a:ext cx="1850196" cy="1495425"/>
                          </a:xfrm>
                          <a:prstGeom prst="rect">
                            <a:avLst/>
                          </a:prstGeom>
                          <a:noFill/>
                          <a:ln>
                            <a:noFill/>
                          </a:ln>
                          <a:extLst>
                            <a:ext uri="{53640926-AAD7-44D8-BBD7-CCE9431645EC}">
                              <a14:shadowObscured xmlns:a14="http://schemas.microsoft.com/office/drawing/2010/main"/>
                            </a:ext>
                          </a:extLst>
                        </pic:spPr>
                      </pic:pic>
                    </a:graphicData>
                  </a:graphic>
                </wp:anchor>
              </w:drawing>
            </w:r>
          </w:p>
        </w:tc>
        <w:tc>
          <w:tcPr>
            <w:tcW w:w="3231" w:type="dxa"/>
          </w:tcPr>
          <w:p w14:paraId="6E5FCADB" w14:textId="77777777" w:rsidR="00113150" w:rsidRDefault="006E5D4B" w:rsidP="00674A1D">
            <w:r>
              <w:t xml:space="preserve">Triangular prism 2 </w:t>
            </w:r>
            <w:r w:rsidR="00113150">
              <w:t xml:space="preserve"> </w:t>
            </w:r>
          </w:p>
          <w:p w14:paraId="1271A560" w14:textId="746F56BF" w:rsidR="006E5D4B" w:rsidRDefault="006E5D4B" w:rsidP="00674A1D">
            <w:r>
              <w:t>Volume</w:t>
            </w:r>
            <w:r w:rsidR="00113150">
              <w:t xml:space="preserve"> </w:t>
            </w:r>
            <w:r>
              <w:t>= 64</w:t>
            </w:r>
            <w:r w:rsidR="00113150" w:rsidRPr="002F3E9E">
              <w:rPr>
                <w:sz w:val="12"/>
                <w:szCs w:val="12"/>
              </w:rPr>
              <w:t xml:space="preserve"> </w:t>
            </w:r>
            <w:r>
              <w:t>cm</w:t>
            </w:r>
            <w:r w:rsidRPr="00113150">
              <w:rPr>
                <w:vertAlign w:val="superscript"/>
              </w:rPr>
              <w:t>3</w:t>
            </w:r>
          </w:p>
          <w:p w14:paraId="2CE20FD2" w14:textId="77777777" w:rsidR="006E5D4B" w:rsidRDefault="006E5D4B" w:rsidP="00674A1D"/>
          <w:p w14:paraId="6DA33FB0" w14:textId="77777777" w:rsidR="00113150" w:rsidRDefault="006E5D4B" w:rsidP="00674A1D">
            <w:r>
              <w:t xml:space="preserve">Triangular prism 2 </w:t>
            </w:r>
          </w:p>
          <w:p w14:paraId="5DF4822E" w14:textId="6A07D80E" w:rsidR="006E5D4B" w:rsidRDefault="006E5D4B" w:rsidP="00674A1D">
            <w:r>
              <w:t>SA = 115.5</w:t>
            </w:r>
            <w:r w:rsidR="00113150" w:rsidRPr="002F3E9E">
              <w:rPr>
                <w:sz w:val="12"/>
                <w:szCs w:val="12"/>
              </w:rPr>
              <w:t xml:space="preserve"> </w:t>
            </w:r>
            <w:r>
              <w:t>cm</w:t>
            </w:r>
            <w:r w:rsidRPr="00113150">
              <w:rPr>
                <w:vertAlign w:val="superscript"/>
              </w:rPr>
              <w:t>2</w:t>
            </w:r>
          </w:p>
        </w:tc>
      </w:tr>
      <w:tr w:rsidR="007D417C" w14:paraId="6FF4A70F" w14:textId="77777777" w:rsidTr="007D417C">
        <w:trPr>
          <w:trHeight w:val="3448"/>
        </w:trPr>
        <w:tc>
          <w:tcPr>
            <w:tcW w:w="3473" w:type="dxa"/>
          </w:tcPr>
          <w:p w14:paraId="2B16559D" w14:textId="6329C1C8" w:rsidR="006E5D4B" w:rsidRDefault="006E5D4B" w:rsidP="00674A1D">
            <w:r>
              <w:lastRenderedPageBreak/>
              <w:t>Explore cylinder 1</w:t>
            </w:r>
          </w:p>
          <w:p w14:paraId="0EEC90D7" w14:textId="53FC035A" w:rsidR="006E5D4B" w:rsidRDefault="007A3EBD" w:rsidP="00674A1D">
            <w:r>
              <w:rPr>
                <w:noProof/>
              </w:rPr>
              <mc:AlternateContent>
                <mc:Choice Requires="wpg">
                  <w:drawing>
                    <wp:anchor distT="0" distB="0" distL="114300" distR="114300" simplePos="0" relativeHeight="251660288" behindDoc="0" locked="0" layoutInCell="1" allowOverlap="1" wp14:anchorId="4650D9AD" wp14:editId="50BA830F">
                      <wp:simplePos x="0" y="0"/>
                      <wp:positionH relativeFrom="column">
                        <wp:posOffset>131445</wp:posOffset>
                      </wp:positionH>
                      <wp:positionV relativeFrom="paragraph">
                        <wp:posOffset>260985</wp:posOffset>
                      </wp:positionV>
                      <wp:extent cx="1642991" cy="1474470"/>
                      <wp:effectExtent l="0" t="0" r="0" b="0"/>
                      <wp:wrapNone/>
                      <wp:docPr id="10" name="Group 10"/>
                      <wp:cNvGraphicFramePr/>
                      <a:graphic xmlns:a="http://schemas.openxmlformats.org/drawingml/2006/main">
                        <a:graphicData uri="http://schemas.microsoft.com/office/word/2010/wordprocessingGroup">
                          <wpg:wgp>
                            <wpg:cNvGrpSpPr/>
                            <wpg:grpSpPr>
                              <a:xfrm>
                                <a:off x="0" y="0"/>
                                <a:ext cx="1642991" cy="1474470"/>
                                <a:chOff x="0" y="0"/>
                                <a:chExt cx="1642991" cy="1474470"/>
                              </a:xfrm>
                            </wpg:grpSpPr>
                            <wps:wsp>
                              <wps:cNvPr id="217" name="Text Box 2"/>
                              <wps:cNvSpPr txBox="1">
                                <a:spLocks noChangeArrowheads="1"/>
                              </wps:cNvSpPr>
                              <wps:spPr bwMode="auto">
                                <a:xfrm>
                                  <a:off x="0" y="650122"/>
                                  <a:ext cx="221615" cy="269240"/>
                                </a:xfrm>
                                <a:prstGeom prst="rect">
                                  <a:avLst/>
                                </a:prstGeom>
                                <a:solidFill>
                                  <a:srgbClr val="FFFFFF"/>
                                </a:solidFill>
                                <a:ln w="9525">
                                  <a:noFill/>
                                  <a:miter lim="800000"/>
                                  <a:headEnd/>
                                  <a:tailEnd/>
                                </a:ln>
                              </wps:spPr>
                              <wps:txbx>
                                <w:txbxContent>
                                  <w:p w14:paraId="323031EE" w14:textId="3EC08D2F" w:rsidR="00711A5E" w:rsidRPr="00711A5E" w:rsidRDefault="00711A5E">
                                    <w:pPr>
                                      <w:rPr>
                                        <w:color w:val="3B3838" w:themeColor="background2" w:themeShade="40"/>
                                        <w:sz w:val="16"/>
                                        <w:szCs w:val="16"/>
                                      </w:rPr>
                                    </w:pPr>
                                    <w:r w:rsidRPr="00711A5E">
                                      <w:rPr>
                                        <w:color w:val="3B3838" w:themeColor="background2" w:themeShade="40"/>
                                        <w:sz w:val="16"/>
                                        <w:szCs w:val="16"/>
                                      </w:rPr>
                                      <w:t>8</w:t>
                                    </w:r>
                                  </w:p>
                                </w:txbxContent>
                              </wps:txbx>
                              <wps:bodyPr rot="0" vert="horz" wrap="square" lIns="91440" tIns="45720" rIns="91440" bIns="45720" anchor="t" anchorCtr="0">
                                <a:noAutofit/>
                              </wps:bodyPr>
                            </wps:wsp>
                            <pic:pic xmlns:pic="http://schemas.openxmlformats.org/drawingml/2006/picture">
                              <pic:nvPicPr>
                                <pic:cNvPr id="7" name="Picture 7" descr="A simple, 3D line illustration of a cylinder with dimensions labelled. The height is '8 cm' and the end radius is '1.6 cm'."/>
                                <pic:cNvPicPr>
                                  <a:picLocks noChangeAspect="1"/>
                                </pic:cNvPicPr>
                              </pic:nvPicPr>
                              <pic:blipFill rotWithShape="1">
                                <a:blip r:embed="rId15"/>
                                <a:srcRect l="4255" r="-5834"/>
                                <a:stretch/>
                              </pic:blipFill>
                              <pic:spPr bwMode="auto">
                                <a:xfrm>
                                  <a:off x="153281" y="0"/>
                                  <a:ext cx="1489710" cy="1474470"/>
                                </a:xfrm>
                                <a:prstGeom prst="rect">
                                  <a:avLst/>
                                </a:prstGeom>
                                <a:noFill/>
                                <a:ln>
                                  <a:noFill/>
                                </a:ln>
                                <a:extLst>
                                  <a:ext uri="{53640926-AAD7-44D8-BBD7-CCE9431645EC}">
                                    <a14:shadowObscured xmlns:a14="http://schemas.microsoft.com/office/drawing/2010/main"/>
                                  </a:ext>
                                </a:extLst>
                              </pic:spPr>
                            </pic:pic>
                          </wpg:wgp>
                        </a:graphicData>
                      </a:graphic>
                    </wp:anchor>
                  </w:drawing>
                </mc:Choice>
                <mc:Fallback>
                  <w:pict>
                    <v:group w14:anchorId="4650D9AD" id="Group 10" o:spid="_x0000_s1026" style="position:absolute;margin-left:10.35pt;margin-top:20.55pt;width:129.35pt;height:116.1pt;z-index:251660288" coordsize="16429,14744"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oY/ySv+37P83L/wARZ89//gxOqPeulMn9&#10;mn2j/B1//9Df49+691737r3Xvfuvde9+691737r3Xvfuvde9+691737r3Xvfuvde9+691737r3Xv&#10;fuvde9+691737r3Xvfuvde9+691om/ydv+4mT+ZL/wCHx/MH/wDgqMV7159KH/sl/Lrey976T9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oY/ySv+37P83L/wARZ89//gxOqPeulMn9mn2j/B1//9Hf49+691737r3Xvfuvde9+6917&#10;37r3Xvfuvde9+691737r3Xvfuvde9+691737r3Xvfuvde9+691737r3Xvfuvde9+691om/ydv+4m&#10;T+ZL/wCHx/MH/wDgqMV7159KH/sl/Lrey976T9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oY/ySv+37P83L/wARZ89//gxOqPeu&#10;lMn9mn2j/B1//9Lf49+691737r3Xvfuvde9+691737r3Xvfuvde9+691737r3Xvfuvde9+691737&#10;r3Xvfuvde9+691737r3Xvfuvde9+691om/ydv+4mT+ZL/wCHx/MH/wDgqMV7159KH/sl/Lrey976&#10;T9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oY/ySv+37P83L/wARZ89//gxOqPeulMn9mn2j/B1//9Pf49+691737r3Xvfuvde9+&#10;691737r3Xvfuvde9+691737r3Xvfuvde9+691737r3Xvfuvde9+691737r3Xvfuvde9+691om/yd&#10;v+4mT+ZL/wCHx/MH/wDgqMV7159KH/sl/Lrey976T9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oY/ySv+37P83L/wARZ89//gxO&#10;qPeulMn9mn2j/B1//9Tf49+691737r3Xvfuvde9+691737r3Xvfuvde9+691737r3Xvfuvde9+69&#10;1737r3Xvfuvde9+691737r3Xvfuvde9+691om/ydv+4mT+ZL/wCHx/MH/wDgqMV7159KH/sl/Lre&#10;y976T9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oY/ySv+37P83L/wARZ89//gxOqPeulMn9mn2j/B1//9Xf49+691737r3Xvfuv&#10;de9+691737r3Xvfuvde9+691737r3Xvfuvde9+691737r3Xvfuvde9+691737r3Xvfuvde9+691o&#10;m/ydv+4mT+ZL/wCHx/MH/wDgqMV7159KH/sl/Lrey976T9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oY/ySv+37P83L/wARZ89/&#10;/gxOqPeulMn9mn2j/B1//9bf49+691737r3Xvfuvde9+691737r3Xvfuvde9+691737r3Xvfuvde&#10;9+691737r3Xvfuvde9+691737r3Xvfuvde9+691om/ydv+4mT+ZL/wCHx/MH/wDgqMV7159KH/sl&#10;/Lrey976T9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oY/ySv+37P83L/wARZ89//gxOqPeulMn9mn2j/B1//9ff49+691737r3X&#10;vfuvde9+691737r3Xvfuvde9+691737r3Xvfuvde9+691737r3Xvfuvde9+691737r3Xvfuvde9+&#10;691om/ydv+4mT+ZL/wCHx/MH/wDgqMV7159KH/sl/Lrey976T9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oY/ySv+37P83L/wAR&#10;Z89//gxOqPeulMn9mn2j/B1//9Df49+691737r3Xvfuvde9+691737r3Xvfuvde9+691737r3Xvf&#10;uvde9+691737r3Xvfuvde9+691737r3Xvfuvde9+691om/ydv+4mT+ZL/wCHx/MH/wDgqMV7159K&#10;H/sl/Lrey976T9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oY/ySv+37P83L/wARZ89//gxOqPeulMn9mn2j/B1//9Hf49+69173&#10;7r3Xvfuvde9+691737r3Xvfuvde9+691737r3Xvfuvde9+691737r3Xvfuvde9+691737r3Xvfuv&#10;de9+691om/ydv+4mT+ZL/wCHx/MH/wDgqMV7159KH/sl/Lrey976T9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oY/ySv+37P83L&#10;/wARZ89//gxOqPeulMn9mn2j/B1//9Lf49+691737r3Xvfuvde9+691737r3Xvfuvde9+691737r&#10;3Xvfuvde9+691737r3Xvfuvde9+691737r3Xvfuvde9+691om/ydv+4mT+ZL/wCHx/MH/wDgqMV7&#10;159KH/sl/Lrey976T9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oY/ySv+37P83L/wARZ89//gxOqPeulMn9mn2j/B1//9Pf49+6&#10;91737r3Xvfuvde9+691737r3Xvfuvde9+691737r3Xvfuvde9+691737r3Xvfuvde9+691737r3X&#10;vfuvde9+691om/ydv+4mT+ZL/wCHx/MH/wDgqMV7159KH/sl/Lrey976T9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oY/ySv+37&#10;P83L/wARZ89//gxOqPeulMn9mn2j/B1//9Tf49+691737r3Xvfuvde9+691737r3Xvfuvde9+691&#10;737r3Xvfuvde9+691737r3Xvfuvde9+691737r3Xvfuvde9+691om/ydv+4mT+ZL/wCHx/MH/wDg&#10;qMV7159KH/sl/Lrey976T9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oY/ySv+37P83L/wARZ89//gxOqPeulMn9mn2j/B1//9Xf&#10;49+691737r3Xvfuvde9+691737r3Xvfuvde9+691737r3Xvfuvde9+691737r3Xvfuvde9+69173&#10;7r3Xvfuvde9+691om/ydv+4mT+ZL/wCHx/MH/wDgqMV7159KH/sl/Lrey976T9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oY/yS&#10;v+37P83L/wARZ89//gxOqPeulMn9mn2j/B1//9bf49+691737r3Xvfuvde9+691737r3Xvfuvde9&#10;+691737r3Xvfuvde9+691737r3Xvfuvde9+691737r3Xvfuvde9+691om/ydv+4mT+ZL/wCHx/MH&#10;/wDgqMV7159KH/sl/Lrey976T9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oY/ySv+37P83L/wARZ89//gxOqPeulMn9mn2j/B1/&#10;/9ff49+691737r3Xvfuvde9+691737r3Xvfuvde9+691737r3Xvfuvde9+691737r3Xvfuvde9+6&#10;91737r3Xvfuvde9+691om/ydv+4mT+ZL/wCHx/MH/wDgqMV7159KH/sl/Lrey976T9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o&#10;Y/ySv+37P83L/wARZ89//gxOqPeulMn9mn2j/B1//9Df49+691737r3Xvfuvde9+691737r3Xvfu&#10;vde9+691737r3Xvfuvde9+691737r3Xvfuvde9+691737r3Xvfuvde9+691om/ydv+4mT+ZL/wCH&#10;x/MH/wDgqMV7159KH/sl/Lrey976T9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oY/ySv+37P83L/wARZ89//gxOqPeulMn9mn2j&#10;/B1//9Hf49+691737r3Xvfuvde9+691737r3Xvfuvde9+691737r3Xvfuvde9+691737r3Xvfuvd&#10;e9+691737r3Xvfuvde9+691om/ydv+4mT+ZL/wCHx/MH/wDgqMV7159KH/sl/Lrey976T9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oY/ySv+37P83L/wARZ89//gxOqPeulMn9mn2j/B1//9Lf49+691737r3Xvfuvde9+691737r3&#10;Xvfuvde9+691737r3Xvfuvde9+691737r3Xvfuvde9+691737r3Xvfuvde9+691om/ydv+4mT+ZL&#10;/wCHx/MH/wDgqMV7159KH/sl/Lrey976T9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oY/ySv+37P83L/wARZ89//gxOqPeulMn9&#10;mn2j/B1//9Pf49+691737r3Xvfuvde9+691737r3Xvfuvde9+691737r3Xvfuvde9+691737r3Xv&#10;fuvde9+691737r3Xvfuvde9+691om/ydv+4mT+ZL/wCHx/MH/wDgqMV7159KH/sl/Lrey976T9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oY/ySv+37P83L/wARZ89//gxOqPeulMn9mn2j/B1//9Tf49+691737r3Xvfuvde9+6917&#10;37r3Xvfuvde9+691737r3Xvfuvde9+691737r3Xvfuvde9+691737r3Xvfuvde9+691om/ydv+4m&#10;T+ZL/wCHx/MH/wDgqMV7159KH/sl/Lrey976T9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oY/ySv+37P83L/wARZ89//gxOqPeu&#10;lMn9mn2j/B1//9Xf49+691737r3Xvfuvde9+691737r3Xvfuvde9+691737r3Xvfuvde9+691737&#10;r3Xvfuvde9+691737r3Xvfuvde9+691om/ydv+4mT+ZL/wCHx/MH/wDgqMV7159KH/sl/Lrey976&#10;T9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oY/ySv+37P83L/wARZ89//gxOqPeulMn9mn2j/B1//9bf49+691737r3Xvfuvde9+&#10;691737r3Xvfuvde9+691737r3Xvfuvde9+691737r3Xvfuvde9+691737r3Xvfuvde9+691om/yd&#10;v+4mT+ZL/wCHx/MH/wDgqMV7159KH/sl/Lrey976T9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oY/ySv+37P83L/wARZ89//gxO&#10;qPeulMn9mn2j/B1//9ff49+691737r3Xvfuvde9+691737r3Xvfuvde9+691737r3Xvfuvde9+69&#10;1737r3Xvfuvde9+691737r3Xvfuvde9+691om/ydv+4mT+ZL/wCHx/MH/wDgqMV7159KH/sl/Lre&#10;y976T9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oY/ySv+37P83L/wARZ89//gxOqPeulMn9mn2j/B1//9Df49+691737r3Xvfuv&#10;de9+691737r3Xvfuvde9+691737r3Xvfuvde9+691737r3Xvfuvde9+691737r3Xvfuvde9+691o&#10;m/ydv+4mT+ZL/wCHx/MH/wDgqMV7159KH/sl/Lrey976T9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oY/ySv+37P83L/wARZ89/&#10;/gxOqPeulMn9mn2j/B1//9Hf49+691737r3Xvfuvde9+691737r3Xvfuvde9+691737r3Xvfuvde&#10;9+691737r3Xvfuvde9+691737r3Xvfuvde9+691om/ydv+4mT+ZL/wCHx/MH/wDgqMV7159KH/sl&#10;/Lrey976T9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oY/ySv+37P83L/wARZ89//gxOqPeulMn9mn2j/B1//9Lf49+691737r3X&#10;vfuvde9+691737r3Xvfuvde9+691737r3Xvfuvde9+691737r3Xvfuvde9+691737r3Xvfuvde9+&#10;691om/ydv+4mT+ZL/wCHx/MH/wDgqMV7159KH/sl/Lrey976T9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oY/ySv+37P83L/wAR&#10;Z89//gxOqPeulMn9mn2j/B1//9Pf49+691737r3Xvfuvde9+691737r3Xvfuvde9+691737r3Xvf&#10;uvde9+691737r3Xvfuvde9+691737r3Xvfuvde9+691om/ydv+4mT+ZL/wCHx/MH/wDgqMV7159K&#10;H/sl/Lrey976T9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oY/ySv+37P83L/wARZ89//gxOqPeulMn9mn2j/B1//9Tf49+69173&#10;7r3Xvfuvde9+691737r3Xvfuvde9+691737r3Xvfuvde9+691737r3Xvfuvde9+691737r3Xvfuv&#10;de9+691om/ydv+4mT+ZL/wCHx/MH/wDgqMV7159KH/sl/Lrey976T9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oY/ySv+37P83L&#10;/wARZ89//gxOqPeulMn9mn2j/B1//9Xf49+691737r3Xvfuvde9+691737r3Xvfuvde9+691737r&#10;3Xvfuvde9+691737r3Xvfuvde9+691737r3Xvfuvde9+691om/ydv+4mT+ZL/wCHx/MH/wDgqMV7&#10;159KH/sl/Lrey976T9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oY/ySv+37P83L/wARZ89//gxOqPeulMn9mn2j/B1//9bf49+6&#10;91737r3Xvfuvde9+691737r3Xvfuvde9+691737r3Xvfuvde9+691737r3Xvfuvde9+691737r3X&#10;vfuvde9+691om/ydv+4mT+ZL/wCHx/MH/wDgqMV7159KH/sl/Lrey976T9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oY/ySv+37&#10;P83L/wARZ89//gxOqPeulMn9mn2j/B1//9ff49+691737r3Xvfuvde9+691737r3Xvfuvde9+691&#10;737r3Xvfuvde9+691737r3Xvfuvde9+691737r3Xvfuvde9+691om/ydv+4mT+ZL/wCHx/MH/wDg&#10;qMV7159KH/sl/Lrey976T9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Whj/JK/wC37P8ANy/8RZ89/wD4MTqj3rpT&#10;J/Zp9o/wdf/W3+Pfuvde9+691737r3Xvfuvde9+691737r3Xvfuvde9+691737r3Xvfuvde9+691&#10;737r3Xvfuvde9+691737r3XvfuvdaJv8nb/uJk/mS/8Ah8fzB/8A4KjFe9efSh/7Jfy63sve+k/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aGP8kr/t+z/Ny/8AEWfPf/4MTqj3rpTJ/Zp9o/wdf//X3+Pfuvde9+691737r3Xvfuvd&#10;e9+691737r3Xvfuvde9+691737r3Xvfuvde9+691737r3Xvfuvde9+691737r3XvfuvdaJv8nb/u&#10;Jk/mS/8Ah8fzB/8A4KjFe9efSh/7Jfy63sve+k/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aGP8kr/t+z/Ny/8AEWfPf/4MTqj3&#10;rpTJ/Zp9o/wdf//Q3+Pfuvde9+691737r3Xvfuvde9+691737r3Xvfuvde9+691737r3Xvfuvde9&#10;+691737r3Xvfuvde9+691737r3XvfuvdaJv8nb/uJk/mS/8Ah8fzB/8A4KjFe9efSh/7Jfy63sve&#10;+k/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aGP8kr/t+z/Ny/8AEWfPf/4MTqj3rpTJ/Zp9o/wdf//R3+Pfuvde9+691737r3Xv&#10;fuvde9+691737r3Xvfuvde9+691737r3Xvfuvde9+691737r3Xvfuvde9+691737r3XvfuvdaJv8&#10;nb/uJk/mS/8Ah8fzB/8A4KjFe9efSh/7Jfy63sve+k/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aGP8kr/t+z/Ny/8AEWfPf/4M&#10;Tqj3rpTJ/Zp9o/wdf//S3+Pfuvde9+691737r3Xvfuvde9+691737r3Xvfuvde9+691737r3Xvfu&#10;vde9+691737r3Xvfuvde9+691737r3XvfuvdaJv8nb/uJk/mS/8Ah8fzB/8A4KjFe9efSh/7Jfy6&#10;3sve+k/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aGP8kr/t+z/Ny/8AEWfPf/4MTqj3rpTJ/Zp9o/wdf//T3+Pfuvde9+691737&#10;r3Xvfuvde9+691737r3Xvfuvde9+691737r3Xvfuvde9+691737r3Xvfuvde9+691737r3Xvfuvd&#10;aJv8nb/uJk/mS/8Ah8fzB/8A4KjFe9efSh/7Jfy63sve+k/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aGP8kr/t+z/Ny/8AEWfP&#10;f/4MTqj3rpTJ/Zp9o/wdf//U3+Pfuvde9+691737r3Xvfuvde9+691737r3Xvfuvde9+691737r3&#10;Xvfuvde9+691737r3Xvfuvde9+691737r3XvfuvdaJv8nb/uJk/mS/8Ah8fzB/8A4KjFe9efSh/7&#10;Jfy63sve+k/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aGP8kr/t+z/Ny/8AEWfPf/4MTqj3rpTJ/Zp9o/wdf//V3+Pfuvde9+69&#10;1737r3Xvfuvde9+691737r3Xvfuvde9+691737r3Xvfuvde9+691737r3Xvfuvde9+691737r3Xv&#10;fuvdaJv8nb/uJk/mS/8Ah8fzB/8A4KjFe9efSh/7Jfy63sve+k/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aGP8kr/t+z/Ny/8A&#10;EWfPf/4MTqj3rpTJ/Zp9o/wdf//W3+Pfuvde9+691737r3Xvfuvde9+691737r3Xvfuvde9+6917&#10;37r3Xvfuvde9+691737r3Xvfuvde9+691737r3XvfuvdaJv8nb/uJk/mS/8Ah8fzB/8A4KjFe9ef&#10;Sh/7Jfy63sve+k/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aGP8kr/t+z/Ny/8AEWfPf/4MTqj3rpTJ/Zp9o/wdf//X3+Pfuvde&#10;9+691737r3Xvfuvde9+691737r3Xvfuvde9+691737r3Xvfuvde9+691737r3Xvfuvde9+691737&#10;r3XvfuvdaJv8nb/uJk/mS/8Ah8fzB/8A4KjFe9efSh/7Jfy63sve+k/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aGP8kr/t+z/N&#10;y/8AEWfPf/4MTqj3rpTJ/Zp9o/wdf//Q3+Pfuvde9+691737r3Xvfuvde9+691737r3Xvfuvde9+&#10;691737r3Xvfuvde9+691737r3Xvfuvde9+691737r3XvfuvdaJv8nb/uJk/mS/8Ah8fzB/8A4KjF&#10;e9efSh/7Jfy63sve+k/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aGP8kr/t+z/Ny/8AEWfPf/4MTqj3rpTJ/Zp9o/wdf//R3+Pf&#10;uvde9+691737r3Xvfuvde9+691737r3Xvfuvde9+691737r3Xvfuvde9+691737r3Xvfuvde9+69&#10;1737r3XvfuvdaJv8nb/uJk/mS/8Ah8fzB/8A4KjFe9efSh/7Jfy63sve+k/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aGP8kr/t&#10;+z/Ny/8AEWfPf/4MTqj3rpTJ/Zp9o/wdf//S3+Pfuvde9+691737r3Xvfuvde9+691737r3Xvfuv&#10;de9+691737r3Xvfuvde9+691737r3Xvfuvde9+691737r3XvfuvdaJv8nb/uJk/mS/8Ah8fzB/8A&#10;4KjFe9efSh/7Jfy63sve+k/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aGP8kr/t+z/Ny/8AEWfPf/4MTqj3rpTJ/Zp9o/wdf//T&#10;3+Pfuvde9+691737r3Xvfuvde9+691737r3Xvfuvde9+691737r3Xvfuvde9+691737r3Xvfuvde&#10;9+691737r3XvfuvdaJv8nb/uJk/mS/8Ah8fzB/8A4KjFe9efSh/7Jfy63sve+k/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aGP8&#10;kr/t+z/Ny/8AEWfPf/4MTqj3rpTJ/Zp9o/wdf//U3+Pfuvde9+691737r3Xvfuvde9+691737r3X&#10;vfuvde9+691737r3Xvfuvde9+691737r3Xvfuvde9+691737r3XvfuvdaJv8nb/uJk/mS/8Ah8fz&#10;B/8A4KjFe9efSh/7Jfy63sve+k/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aGP8kr/t+z/Ny/8AEWfPf/4MTqj3rpTJ/Zp9o/wd&#10;f//V3+Pfuvde9+691737r3Xvfuvde9+691737r3Xvfuvde9+691737r3Xvfuvde9+691737r3Xvf&#10;uvde9+691737r3XvfuvdaJv8nb/uJk/mS/8Ah8fzB/8A4KjFe9efSh/7Jfy63sve+k/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aGP8kr/t+z/Ny/8AEWfPf/4MTqj3rpTJ/Zp9o/wdf//W3+Pfuvde9+691737r3Xvfuvde9+69173&#10;7r3Xvfuvde9+691737r3Xvfuvde9+691737r3Xvfuvde9+691737r3XvfuvdaJv8nb/uJk/mS/8A&#10;h8fzB/8A4KjFe9efSh/7Jfy63sve+k/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aGP8kr/t+z/Ny/8AEWfPf/4MTqj3rpTJ/Zp9&#10;o/wdf//X3+Pfuvde9+691737r3Xvfuvde9+691737r3Xvfuvde9+691737r3Xvfuvde9+691737r&#10;3Xvfuvde9+691737r3XvfuvdaJv8nb/uJk/mS/8Ah8fzB/8A4KjFe9efSh/7Jfy63sve+k/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aGP8kr/t+z/Ny/8AEWfPf/4MTqj3rpTJ/Zp9o/wdf//Q3+Pfuvde9+691737r3Xvfuvde9+6&#10;91737r3Xvfuvde9+691737r3Xvfuvde9+691737r3Xvfuvde9+691737r3XvfuvdaJv8nb/uJk/m&#10;S/8Ah8fzB/8A4KjFe9efSh/7Jfy63sve+k/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aGP8kr/t+z/Ny/8AEWfPf/4MTqj3rpTJ&#10;/Zp9o/wdf//R3+Pfuvde9+691737r3Xvfuvde9+691737r3Xvfuvde9+691737r3Xvfuvde9+691&#10;737r3Xvfuvde9+691737r3XvfuvdaJv8nb/uJk/mS/8Ah8fzB/8A4KjFe9efSh/7Jfy63sve+k/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aGP8kr/t+z/Ny/8AEWfPf/4MTqj3rpTJ/Zp9o/wdf//S3+Pfuvde9+691737r3Xvfuvd&#10;e9+691737r3Xvfuvde9+691737r3Xvfuvde9+691737r3Xvfuvde9+691737r3XvfuvdaJv8nb/u&#10;Jk/mS/8Ah8fzB/8A4KjFe9efSh/7Jfy63sve+k/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aGP8kr/t+z/Ny/8AEWfPf/4MTqj3&#10;rpTJ/Zp9o/wdf//T3+Pfuvde9+691737r3Xvfuvde9+691737r3Xvfuvde9+691737r3Xvfuvde9&#10;+691737r3Xvfuvde9+691737r3XvfuvdaJv8nb/uJk/mS/8Ah8fzB/8A4KjFe9efSh/7Jfy63sve&#10;+k/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aGP8kr/t+z/Ny/8AEWfPf/4MTqj3rpTJ/Zp9o/wdf//U3+Pfuvde9+691737r3Xv&#10;fuvde9+691737r3Xvfuvde9+691737r3Xvfuvde9+691737r3Xvfuvde9+691737r3XvfuvdaJv8&#10;nb/uJk/mS/8Ah8fzB/8A4KjFe9efSh/7Jfy63sve+k/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aGP8kr/t+z/Ny/8AEWfPf/4M&#10;Tqj3rpTJ/Zp9o/wdf//V3+Pfuvde9+691737r3Xvfuvde9+691737r3Xvfuvde9+691737r3Xvfu&#10;vde9+691737r3Xvfuvde9+691737r3XvfuvdaJv8nb/uJk/mS/8Ah8fzB/8A4KjFe9efSh/7Jfy6&#10;3sve+k/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aGP8kr/t+z/Ny/8AEWfPf/4MTqj3rpTJ/Zp9o/wdf//W3+Pfuvde9+691737&#10;r3Xvfuvde9+691737r3Xvfuvde9+691737r3Xvfuvde9+691737r3Xvfuvde9+691737r3Xvfuvd&#10;aJv8nb/uJk/mS/8Ah8fzB/8A4KjFe9efSh/7Jfy63sve+k/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aGP8kr/t+z/Ny/8AEWfP&#10;f/4MTqj3rpTJ/Zp9o/wdf//X3+Pfuvde9+691737r3Xvfuvde9+691737r3Xvfuvde9+691737r3&#10;Xvfuvde9+691737r3Xvfuvde9+691737r3XvfuvdaJv8nb/uJk/mS/8Ah8fzB/8A4KjFe9efSh/7&#10;Jfy63sve+k/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aGP8kr/t+z/Ny/8AEWfPf/4MTqj3rpTJ/Zp9o/wdf//Q3+Pfuvde9+69&#10;1737r3Xvfuvde9+691737r3Xvfuvde9+691737r3Xvfuvde9+691737r3Xvfuvde9+691737r3Xv&#10;fuvdaJv8nb/uJk/mS/8Ah8fzB/8A4KjFe9efSh/7Jfy63sve+k/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aGP8kr/t+z/Ny/8A&#10;EWfPf/4MTqj3rpTJ/Zp9o/wdf//R3+Pfuvde9+691737r3Xvfuvde9+691737r3Xvfuvde9+6917&#10;37r3Xvfuvde9+691737r3Xvfuvde9+691737r3XvfuvdaJv8nb/uJk/mS/8Ah8fzB/8A4KjFe9ef&#10;Sh/7Jfy63sve+k/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aGP8kr/t+z/Ny/8AEWfPf/4MTqj3rpTJ/Zp9o/wdf//S3+Pfuvde&#10;9+691737r3Xvfuvde9+691737r3Xvfuvde9+691737r3Xvfuvde9+691737r3Xvfuvde9+691737&#10;r3XvfuvdaJv8nb/uJk/mS/8Ah8fzB/8A4KjFe9efSh/7Jfy63sve+k/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aGP8kr/t+z/N&#10;y/8AEWfPf/4MTqj3rpTJ/Zp9o/wdf//T3+Pfuvde9+691737r3Xvfuvde9+691737r3Xvfuvde9+&#10;691737r3Xvfuvde9+691737r3Xvfuvde9+691737r3XvfuvdaJv8nb/uJk/mS/8Ah8fzB/8A4KjF&#10;e9efSh/7Jfy63sve+k/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aGP8kr/t+z/Ny/8AEWfPf/4MTqj3rpTJ/Zp9o/wdf//U3+Pf&#10;uvde9+691737r3Xvfuvde9+691737r3Xvfuvde9+691737r3Xvfuvde9+691737r3Xvfuvde9+69&#10;1737r3XvfuvdaJv8nb/uJk/mS/8Ah8fzB/8A4KjFe9efSh/7Jfy63sve+k/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aGP8kr/t&#10;+z/Ny/8AEWfPf/4MTqj3rpTJ/Zp9o/wdf//V3+Pfuvde9+691737r3Xvfuvde9+691737r3Xvfuv&#10;de9+691737r3Xvfuvde9+691737r3Xvfuvde9+691737r3XvfuvdaJv8nb/uJk/mS/8Ah8fzB/8A&#10;4KjFe9efSh/7Jfy63sve+k/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aGP8kr/t+z/Ny/8AEWfPf/4MTqj3rpTJ/Zp9o/wdf//W&#10;3+Pfuvde9+691737r3Xvfuvde9+691737r3Xvfuvde9+691737r3Xvfuvde9+691737r3Xvfuvde&#10;9+691737r3XvfuvdaJv8nb/uJk/mS/8Ah8fzB/8A4KjFe9efSh/7Jfy63sve+k/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aGP8&#10;kr/t+z/Ny/8AEWfPf/4MTqj3rpTJ/Zp9o/wdf//X3+Pfuvde9+691737r3Xvfuvde9+691737r3X&#10;vfuvde9+691737r3Xvfuvde9+691737r3Xvfuvde9+691737r3XvfuvdaJv8nb/uJk/mS/8Ah8fz&#10;B/8A4KjFe9efSh/7Jfy63sve+k/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aGP8kr/t+z/Ny/8AEWfPf/4MTqj3rpTJ/Zp9o/wd&#10;f//Q3+Pfuvde9+691737r3Xvfuvde9+691737r3Xvfuvde9+691737r3Xvfuvde9+691737r3Xvf&#10;uvde9+691737r3XvfuvdaJv8nb/uJk/mS/8Ah8fzB/8A4KjFe9efSh/7Jfy63sve+k/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aGP8kr/t+z/Ny/8AEWfPf/4MTqj3rpTJ/Zp9o/wdf//R3+Pfuvde9+691737r3Xvfuvde9+69173&#10;7r3Xvfuvde9+691737r3Xvfuvde9+691737r3Xvfuvde9+691737r3XvfuvdaJv8nb/uJk/mS/8A&#10;h8fzB/8A4KjFe9efSh/7Jfy63sve+k/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aGP8kr/t+z/Ny/8AEWfPf/4MTqj3rpTJ/Zp9&#10;o/wdf//S3+Pfuvde9+691737r3Xvfuvde9+691737r3Xvfuvde9+691737r3Xvfuvde9+691737r&#10;3Xvfuvde9+691737r3XvfuvdaJv8nb/uJk/mS/8Ah8fzB/8A4KjFe9efSh/7Jfy63sve+k/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aGP8kr/t+z/Ny/8AEWfPf/4MTqj3rpTJ/Zp9o/wdf//T3+Pfuvde9+691737r3Xvfuvde9+6&#10;91737r3Xvfuvde9+691737r3Xvfuvde9+691737r3Xvfuvde9+691737r3XvfuvdaJv8nb/uJk/m&#10;S/8Ah8fzB/8A4KjFe9efSh/7Jfy63sve+k/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aGP8kr/t+z/Ny/8AEWfPf/4MTqj3rpTJ&#10;/Zp9o/wdf//U3+Pfuvde9+691737r3Xvfuvde9+691737r3Xvfuvde9+691737r3Xvfuvde9+691&#10;737r3Xvfuvde9+691737r3XvfuvdaJv8pTTtj/hTr/MMxWddMdkNw73+ev8ABaWpbxS5Fst8gMfv&#10;SgSlRwrSvPtinkrABe8KMw4F/evPpQ/9kv5db2XvfSf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">
                      <v:shapetype id="_x0000_t202" coordsize="21600,21600" o:spt="202" path="m,l,21600r21600,l21600,xe">
                        <v:stroke joinstyle="miter"/>
                        <v:path gradientshapeok="t" o:connecttype="rect"/>
                      </v:shapetype>
                      <v:shape id="Text Box 2" o:spid="_x0000_s1027" type="#_x0000_t202" style="position:absolute;top:6501;width:2216;height:26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" stroked="f">
                        <v:textbox>
                          <w:txbxContent>
                            <w:p w14:paraId="323031EE" w14:textId="3EC08D2F" w:rsidR="00711A5E" w:rsidRPr="00711A5E" w:rsidRDefault="00711A5E">
                              <w:pPr>
                                <w:rPr>
                                  <w:color w:val="3B3838" w:themeColor="background2" w:themeShade="40"/>
                                  <w:sz w:val="16"/>
                                  <w:szCs w:val="16"/>
                                </w:rPr>
                              </w:pPr>
                              <w:r w:rsidRPr="00711A5E">
                                <w:rPr>
                                  <w:color w:val="3B3838" w:themeColor="background2" w:themeShade="40"/>
                                  <w:sz w:val="16"/>
                                  <w:szCs w:val="16"/>
                                </w:rPr>
                                <w:t>8</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 o:spid="_x0000_s1028" type="#_x0000_t75" alt="A simple, 3D line illustration of a cylinder with dimensions labelled. The height is '8 cm' and the end radius is '1.6 cm'." style="position:absolute;left:1532;width:14897;height:147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">
                        <v:imagedata r:id="rId16" o:title="A simple, 3D line illustration of a cylinder with dimensions labelled. The height is '8 cm' and the end radius is '1.6 cm'" cropleft="2789f" cropright="-3823f"/>
                      </v:shape>
                    </v:group>
                  </w:pict>
                </mc:Fallback>
              </mc:AlternateContent>
            </w:r>
          </w:p>
        </w:tc>
        <w:tc>
          <w:tcPr>
            <w:tcW w:w="3230" w:type="dxa"/>
          </w:tcPr>
          <w:p w14:paraId="247D48FF" w14:textId="55AC85FD" w:rsidR="006E5D4B" w:rsidRDefault="006E5D4B" w:rsidP="00674A1D">
            <w:r>
              <w:t>Cylinder 1 Volume</w:t>
            </w:r>
            <w:r w:rsidR="00D5280D">
              <w:t xml:space="preserve"> </w:t>
            </w:r>
            <w:r>
              <w:t>=</w:t>
            </w:r>
            <w:r w:rsidR="00D5280D">
              <w:t xml:space="preserve"> </w:t>
            </w:r>
            <w:r>
              <w:t>64</w:t>
            </w:r>
            <w:r w:rsidR="00D5280D" w:rsidRPr="002F3E9E">
              <w:rPr>
                <w:sz w:val="12"/>
                <w:szCs w:val="12"/>
              </w:rPr>
              <w:t xml:space="preserve"> </w:t>
            </w:r>
            <w:r>
              <w:t>cm</w:t>
            </w:r>
            <w:r w:rsidRPr="00D5280D">
              <w:rPr>
                <w:vertAlign w:val="superscript"/>
              </w:rPr>
              <w:t>3</w:t>
            </w:r>
          </w:p>
          <w:p w14:paraId="75661DA6" w14:textId="77777777" w:rsidR="006E5D4B" w:rsidRDefault="006E5D4B" w:rsidP="00674A1D"/>
          <w:p w14:paraId="698C604A" w14:textId="569D0D2E" w:rsidR="006E5D4B" w:rsidRDefault="006E5D4B" w:rsidP="00674A1D">
            <w:r>
              <w:t>Cylinder 1 SA = 96.46</w:t>
            </w:r>
            <w:r w:rsidR="00D5280D" w:rsidRPr="002F3E9E">
              <w:rPr>
                <w:sz w:val="12"/>
                <w:szCs w:val="12"/>
              </w:rPr>
              <w:t xml:space="preserve"> </w:t>
            </w:r>
            <w:r>
              <w:t>cm</w:t>
            </w:r>
            <w:r w:rsidRPr="00D5280D">
              <w:rPr>
                <w:vertAlign w:val="superscript"/>
              </w:rPr>
              <w:t>2</w:t>
            </w:r>
          </w:p>
        </w:tc>
        <w:tc>
          <w:tcPr>
            <w:tcW w:w="4225" w:type="dxa"/>
          </w:tcPr>
          <w:p w14:paraId="4956E1CE" w14:textId="77777777" w:rsidR="006E5D4B" w:rsidRDefault="006E5D4B" w:rsidP="00674A1D">
            <w:r>
              <w:t>Explore cylinder 2</w:t>
            </w:r>
          </w:p>
          <w:p w14:paraId="210EF4DE" w14:textId="09FBFAE8" w:rsidR="006E5D4B" w:rsidRDefault="007A3EBD" w:rsidP="00674A1D">
            <w:r>
              <w:rPr>
                <w:rFonts w:eastAsia="Times New Roman"/>
                <w:noProof/>
              </w:rPr>
              <w:drawing>
                <wp:anchor distT="0" distB="0" distL="114300" distR="114300" simplePos="0" relativeHeight="251661312" behindDoc="0" locked="0" layoutInCell="1" allowOverlap="1" wp14:anchorId="7684ADDE" wp14:editId="3B05ECB1">
                  <wp:simplePos x="0" y="0"/>
                  <wp:positionH relativeFrom="column">
                    <wp:posOffset>81280</wp:posOffset>
                  </wp:positionH>
                  <wp:positionV relativeFrom="paragraph">
                    <wp:posOffset>379095</wp:posOffset>
                  </wp:positionV>
                  <wp:extent cx="2390775" cy="1268258"/>
                  <wp:effectExtent l="0" t="0" r="0" b="8255"/>
                  <wp:wrapNone/>
                  <wp:docPr id="8" name="Picture 8" descr="A simple, 3D line illustration of a cylinder with dimensions labelled. The height is '4 cm' and the end radius is '2.26 c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simple, 3D line illustration of a cylinder with dimensions labelled. The height is '4 cm' and the end radius is '2.26 cm'."/>
                          <pic:cNvPicPr>
                            <a:picLocks noChangeAspect="1" noChangeArrowheads="1"/>
                          </pic:cNvPicPr>
                        </pic:nvPicPr>
                        <pic:blipFill rotWithShape="1">
                          <a:blip r:embed="rId17"/>
                          <a:srcRect l="230" r="-1918"/>
                          <a:stretch/>
                        </pic:blipFill>
                        <pic:spPr bwMode="auto">
                          <a:xfrm>
                            <a:off x="0" y="0"/>
                            <a:ext cx="2390775" cy="1268258"/>
                          </a:xfrm>
                          <a:prstGeom prst="rect">
                            <a:avLst/>
                          </a:prstGeom>
                          <a:noFill/>
                          <a:ln>
                            <a:noFill/>
                          </a:ln>
                          <a:extLst>
                            <a:ext uri="{53640926-AAD7-44D8-BBD7-CCE9431645EC}">
                              <a14:shadowObscured xmlns:a14="http://schemas.microsoft.com/office/drawing/2010/main"/>
                            </a:ext>
                          </a:extLst>
                        </pic:spPr>
                      </pic:pic>
                    </a:graphicData>
                  </a:graphic>
                </wp:anchor>
              </w:drawing>
            </w:r>
          </w:p>
        </w:tc>
        <w:tc>
          <w:tcPr>
            <w:tcW w:w="3231" w:type="dxa"/>
          </w:tcPr>
          <w:p w14:paraId="55D4A2F1" w14:textId="08F3D0AC" w:rsidR="006E5D4B" w:rsidRPr="00E75519" w:rsidRDefault="006E5D4B" w:rsidP="00674A1D">
            <w:r w:rsidRPr="00E75519">
              <w:t>Cylinder 2 Volume</w:t>
            </w:r>
            <w:r w:rsidR="00D5280D" w:rsidRPr="00E75519">
              <w:t xml:space="preserve"> </w:t>
            </w:r>
            <w:r w:rsidRPr="00E75519">
              <w:t>= 64</w:t>
            </w:r>
            <w:r w:rsidR="00D5280D" w:rsidRPr="00E75519">
              <w:rPr>
                <w:sz w:val="12"/>
                <w:szCs w:val="12"/>
              </w:rPr>
              <w:t xml:space="preserve"> </w:t>
            </w:r>
            <w:r w:rsidRPr="00E75519">
              <w:t>cm</w:t>
            </w:r>
            <w:r w:rsidRPr="00E75519">
              <w:rPr>
                <w:vertAlign w:val="superscript"/>
              </w:rPr>
              <w:t>3</w:t>
            </w:r>
          </w:p>
          <w:p w14:paraId="597BDD87" w14:textId="77777777" w:rsidR="006E5D4B" w:rsidRPr="00E75519" w:rsidRDefault="006E5D4B" w:rsidP="00674A1D"/>
          <w:p w14:paraId="7FEE660C" w14:textId="0C98FEE0" w:rsidR="006E5D4B" w:rsidRDefault="006E5D4B" w:rsidP="00674A1D">
            <w:r w:rsidRPr="00E75519">
              <w:t>Cylinder 2 SA = 88.85</w:t>
            </w:r>
            <w:r w:rsidR="00D5280D" w:rsidRPr="00E75519">
              <w:rPr>
                <w:sz w:val="12"/>
                <w:szCs w:val="12"/>
              </w:rPr>
              <w:t xml:space="preserve"> </w:t>
            </w:r>
            <w:r w:rsidRPr="00E75519">
              <w:t>cm</w:t>
            </w:r>
            <w:r w:rsidRPr="00E75519">
              <w:rPr>
                <w:vertAlign w:val="superscript"/>
              </w:rPr>
              <w:t>2</w:t>
            </w:r>
          </w:p>
          <w:p w14:paraId="77CDCAAC" w14:textId="77777777" w:rsidR="006E5D4B" w:rsidRDefault="006E5D4B" w:rsidP="00674A1D"/>
          <w:p w14:paraId="2CE5337A" w14:textId="77777777" w:rsidR="006E5D4B" w:rsidRPr="007A3EBD" w:rsidRDefault="006E5D4B" w:rsidP="00674A1D">
            <w:pPr>
              <w:rPr>
                <w:b/>
                <w:bCs/>
              </w:rPr>
            </w:pPr>
            <w:r w:rsidRPr="007A3EBD">
              <w:rPr>
                <w:b/>
                <w:bCs/>
              </w:rPr>
              <w:t>LOWEST OVERALL</w:t>
            </w:r>
          </w:p>
        </w:tc>
      </w:tr>
    </w:tbl>
    <w:p w14:paraId="17B9DF31" w14:textId="27EB53D6" w:rsidR="00254534" w:rsidRDefault="00254534" w:rsidP="006B79AD"/>
    <w:p w14:paraId="50B40E47" w14:textId="77777777" w:rsidR="001426FE" w:rsidRDefault="001426FE" w:rsidP="006B79AD"/>
    <w:p w14:paraId="26948B77" w14:textId="77777777" w:rsidR="0025651C" w:rsidRDefault="0025651C" w:rsidP="0025651C"/>
    <w:sectPr w:rsidR="0025651C" w:rsidSect="004C17B3">
      <w:headerReference w:type="even" r:id="rId18"/>
      <w:headerReference w:type="default" r:id="rId19"/>
      <w:footerReference w:type="even" r:id="rId20"/>
      <w:footerReference w:type="default" r:id="rId21"/>
      <w:headerReference w:type="first" r:id="rId22"/>
      <w:footerReference w:type="first" r:id="rId23"/>
      <w:pgSz w:w="16840" w:h="11900" w:orient="landscape"/>
      <w:pgMar w:top="1440" w:right="1134" w:bottom="1440" w:left="158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3AC959" w14:textId="77777777" w:rsidR="00C60516" w:rsidRDefault="00C60516" w:rsidP="00F96C86">
      <w:r>
        <w:separator/>
      </w:r>
    </w:p>
  </w:endnote>
  <w:endnote w:type="continuationSeparator" w:id="0">
    <w:p w14:paraId="22BEEE14" w14:textId="77777777" w:rsidR="00C60516" w:rsidRDefault="00C60516" w:rsidP="00F96C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MT Std">
    <w:altName w:val="Arial"/>
    <w:panose1 w:val="00000000000000000000"/>
    <w:charset w:val="00"/>
    <w:family w:val="swiss"/>
    <w:notTrueType/>
    <w:pitch w:val="variable"/>
    <w:sig w:usb0="800000AF" w:usb1="4000204A" w:usb2="00000000" w:usb3="00000000" w:csb0="0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Times New Roman (Headings CS)">
    <w:altName w:val="Times New Roman"/>
    <w:charset w:val="00"/>
    <w:family w:val="roman"/>
    <w:pitch w:val="default"/>
  </w:font>
  <w:font w:name="Yu Mincho">
    <w:charset w:val="80"/>
    <w:family w:val="roman"/>
    <w:pitch w:val="variable"/>
    <w:sig w:usb0="800002E7" w:usb1="2AC7FCFF" w:usb2="00000012" w:usb3="00000000" w:csb0="0002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A853AF" w14:textId="77777777" w:rsidR="0070778D" w:rsidRDefault="0070778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3447CA" w14:textId="77777777" w:rsidR="00176D46" w:rsidRPr="00224F09" w:rsidRDefault="006C5799" w:rsidP="006C5799">
    <w:pPr>
      <w:rPr>
        <w:rFonts w:eastAsia="Times New Roman"/>
        <w:sz w:val="16"/>
        <w:szCs w:val="16"/>
        <w:shd w:val="clear" w:color="auto" w:fill="FFFFFF"/>
      </w:rPr>
    </w:pPr>
    <w:r w:rsidRPr="00224F09">
      <w:rPr>
        <w:sz w:val="16"/>
        <w:szCs w:val="16"/>
      </w:rPr>
      <w:fldChar w:fldCharType="begin"/>
    </w:r>
    <w:r w:rsidRPr="00224F09">
      <w:rPr>
        <w:sz w:val="16"/>
        <w:szCs w:val="16"/>
      </w:rPr>
      <w:instrText xml:space="preserve"> DOCPROPERTY  Comments  \* MERGEFORMAT </w:instrText>
    </w:r>
    <w:r w:rsidRPr="00224F09">
      <w:rPr>
        <w:sz w:val="16"/>
        <w:szCs w:val="16"/>
      </w:rPr>
      <w:fldChar w:fldCharType="end"/>
    </w:r>
    <w:r w:rsidRPr="00224F09">
      <w:rPr>
        <w:rFonts w:eastAsia="Times New Roman"/>
        <w:color w:val="000000"/>
        <w:sz w:val="16"/>
        <w:szCs w:val="16"/>
        <w:shd w:val="clear" w:color="auto" w:fill="FFFFFF"/>
      </w:rPr>
      <w:t>© Crown copyright 202</w:t>
    </w:r>
    <w:r w:rsidR="000D250C">
      <w:rPr>
        <w:rFonts w:eastAsia="Times New Roman"/>
        <w:color w:val="000000"/>
        <w:sz w:val="16"/>
        <w:szCs w:val="16"/>
        <w:shd w:val="clear" w:color="auto" w:fill="FFFFFF"/>
      </w:rPr>
      <w:t>3</w:t>
    </w:r>
    <w:r w:rsidRPr="00224F09">
      <w:rPr>
        <w:rFonts w:eastAsia="Times New Roman"/>
        <w:color w:val="000000"/>
        <w:sz w:val="16"/>
        <w:szCs w:val="16"/>
        <w:shd w:val="clear" w:color="auto" w:fill="FFFFFF"/>
      </w:rPr>
      <w:t>. This information is licensed under the </w:t>
    </w:r>
    <w:hyperlink r:id="rId1" w:tgtFrame="_blank" w:history="1">
      <w:r w:rsidRPr="00224F09">
        <w:rPr>
          <w:rStyle w:val="Hyperlink"/>
          <w:rFonts w:eastAsia="Times New Roman"/>
          <w:color w:val="0C64C0"/>
          <w:sz w:val="16"/>
          <w:szCs w:val="16"/>
          <w:shd w:val="clear" w:color="auto" w:fill="FFFFFF"/>
        </w:rPr>
        <w:t>Open Government Licence (nationalarchives.gov.uk)</w:t>
      </w:r>
    </w:hyperlink>
    <w:r w:rsidRPr="00224F09">
      <w:rPr>
        <w:rFonts w:eastAsia="Times New Roman"/>
        <w:color w:val="000000"/>
        <w:sz w:val="16"/>
        <w:szCs w:val="16"/>
        <w:shd w:val="clear" w:color="auto" w:fill="FFFFFF"/>
      </w:rPr>
      <w:t> v 3.0</w:t>
    </w:r>
    <w:r w:rsidRPr="00224F09">
      <w:rPr>
        <w:sz w:val="16"/>
        <w:szCs w:val="16"/>
      </w:rPr>
      <w:ptab w:relativeTo="margin" w:alignment="right" w:leader="none"/>
    </w:r>
    <w:r w:rsidRPr="00224F09">
      <w:rPr>
        <w:sz w:val="16"/>
        <w:szCs w:val="16"/>
      </w:rPr>
      <w:fldChar w:fldCharType="begin"/>
    </w:r>
    <w:r w:rsidRPr="00224F09">
      <w:rPr>
        <w:sz w:val="16"/>
        <w:szCs w:val="16"/>
      </w:rPr>
      <w:instrText xml:space="preserve"> PAGE  \* Arabic  \* MERGEFORMAT </w:instrText>
    </w:r>
    <w:r w:rsidRPr="00224F09">
      <w:rPr>
        <w:sz w:val="16"/>
        <w:szCs w:val="16"/>
      </w:rPr>
      <w:fldChar w:fldCharType="separate"/>
    </w:r>
    <w:r w:rsidRPr="00224F09">
      <w:rPr>
        <w:sz w:val="16"/>
        <w:szCs w:val="16"/>
      </w:rPr>
      <w:t>1</w:t>
    </w:r>
    <w:r w:rsidRPr="00224F09">
      <w:rPr>
        <w:sz w:val="16"/>
        <w:szCs w:val="16"/>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964C26" w14:textId="77777777" w:rsidR="0070778D" w:rsidRDefault="0070778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ABA127" w14:textId="77777777" w:rsidR="00C60516" w:rsidRDefault="00C60516" w:rsidP="00F96C86">
      <w:r>
        <w:separator/>
      </w:r>
    </w:p>
  </w:footnote>
  <w:footnote w:type="continuationSeparator" w:id="0">
    <w:p w14:paraId="2D93E6DA" w14:textId="77777777" w:rsidR="00C60516" w:rsidRDefault="00C60516" w:rsidP="00F96C8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C0BB57" w14:textId="77777777" w:rsidR="0070778D" w:rsidRDefault="0070778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6D0E1F" w14:textId="77777777" w:rsidR="00E41A15" w:rsidRPr="000D250C" w:rsidRDefault="004534F2" w:rsidP="0070778D">
    <w:pPr>
      <w:pStyle w:val="Header"/>
      <w:tabs>
        <w:tab w:val="center" w:pos="7779"/>
        <w:tab w:val="right" w:pos="14118"/>
      </w:tabs>
      <w:ind w:firstLine="1440"/>
      <w:rPr>
        <w:b/>
        <w:bCs/>
        <w:color w:val="000000" w:themeColor="text1"/>
        <w:highlight w:val="yellow"/>
      </w:rPr>
    </w:pPr>
    <w:r>
      <w:rPr>
        <w:b/>
        <w:bCs/>
        <w:noProof/>
        <w:lang w:val="en-US"/>
      </w:rPr>
      <w:drawing>
        <wp:anchor distT="0" distB="0" distL="114300" distR="114300" simplePos="0" relativeHeight="251658240" behindDoc="1" locked="0" layoutInCell="1" allowOverlap="1" wp14:anchorId="3298E394" wp14:editId="2E5F7E28">
          <wp:simplePos x="0" y="0"/>
          <wp:positionH relativeFrom="column">
            <wp:posOffset>-536575</wp:posOffset>
          </wp:positionH>
          <wp:positionV relativeFrom="paragraph">
            <wp:posOffset>-125730</wp:posOffset>
          </wp:positionV>
          <wp:extent cx="3052800" cy="500400"/>
          <wp:effectExtent l="0" t="0" r="0" b="0"/>
          <wp:wrapNone/>
          <wp:docPr id="2" name="Picture 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Text&#10;&#10;Description automatically generated"/>
                  <pic:cNvPicPr/>
                </pic:nvPicPr>
                <pic:blipFill>
                  <a:blip r:embed="rId1"/>
                  <a:stretch>
                    <a:fillRect/>
                  </a:stretch>
                </pic:blipFill>
                <pic:spPr>
                  <a:xfrm>
                    <a:off x="0" y="0"/>
                    <a:ext cx="3052800" cy="500400"/>
                  </a:xfrm>
                  <a:prstGeom prst="rect">
                    <a:avLst/>
                  </a:prstGeom>
                </pic:spPr>
              </pic:pic>
            </a:graphicData>
          </a:graphic>
          <wp14:sizeRelH relativeFrom="margin">
            <wp14:pctWidth>0</wp14:pctWidth>
          </wp14:sizeRelH>
          <wp14:sizeRelV relativeFrom="margin">
            <wp14:pctHeight>0</wp14:pctHeight>
          </wp14:sizeRelV>
        </wp:anchor>
      </w:drawing>
    </w:r>
    <w:r w:rsidR="00176D46" w:rsidRPr="00E41A15">
      <w:rPr>
        <w:b/>
        <w:bCs/>
        <w:noProof/>
        <w:highlight w:val="yellow"/>
        <w:lang w:val="en-US"/>
      </w:rPr>
      <w:drawing>
        <wp:anchor distT="0" distB="0" distL="114300" distR="114300" simplePos="0" relativeHeight="251656192" behindDoc="1" locked="0" layoutInCell="1" allowOverlap="1" wp14:anchorId="207792C2" wp14:editId="2645E83B">
          <wp:simplePos x="0" y="0"/>
          <wp:positionH relativeFrom="rightMargin">
            <wp:posOffset>-1764030</wp:posOffset>
          </wp:positionH>
          <wp:positionV relativeFrom="topMargin">
            <wp:posOffset>104140</wp:posOffset>
          </wp:positionV>
          <wp:extent cx="2066400" cy="936000"/>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earsonLogo_Horizontal_Blk_RGB.png"/>
                  <pic:cNvPicPr/>
                </pic:nvPicPr>
                <pic:blipFill>
                  <a:blip r:embed="rId2">
                    <a:extLst>
                      <a:ext uri="{28A0092B-C50C-407E-A947-70E740481C1C}">
                        <a14:useLocalDpi xmlns:a14="http://schemas.microsoft.com/office/drawing/2010/main" val="0"/>
                      </a:ext>
                    </a:extLst>
                  </a:blip>
                  <a:stretch>
                    <a:fillRect/>
                  </a:stretch>
                </pic:blipFill>
                <pic:spPr>
                  <a:xfrm>
                    <a:off x="0" y="0"/>
                    <a:ext cx="2066400" cy="936000"/>
                  </a:xfrm>
                  <a:prstGeom prst="rect">
                    <a:avLst/>
                  </a:prstGeom>
                </pic:spPr>
              </pic:pic>
            </a:graphicData>
          </a:graphic>
          <wp14:sizeRelH relativeFrom="margin">
            <wp14:pctWidth>0</wp14:pctWidth>
          </wp14:sizeRelH>
          <wp14:sizeRelV relativeFrom="margin">
            <wp14:pctHeight>0</wp14:pctHeight>
          </wp14:sizeRelV>
        </wp:anchor>
      </w:drawing>
    </w:r>
    <w:r w:rsidR="000D250C">
      <w:rPr>
        <w:b/>
        <w:bCs/>
        <w:noProof/>
        <w:color w:val="000000" w:themeColor="text1"/>
      </w:rPr>
      <w:drawing>
        <wp:anchor distT="0" distB="0" distL="114300" distR="114300" simplePos="0" relativeHeight="251660288" behindDoc="0" locked="0" layoutInCell="1" allowOverlap="1" wp14:anchorId="62EAEB69" wp14:editId="6955FC06">
          <wp:simplePos x="0" y="0"/>
          <wp:positionH relativeFrom="column">
            <wp:posOffset>3841750</wp:posOffset>
          </wp:positionH>
          <wp:positionV relativeFrom="paragraph">
            <wp:posOffset>-201930</wp:posOffset>
          </wp:positionV>
          <wp:extent cx="1785600" cy="669600"/>
          <wp:effectExtent l="0" t="0" r="5715" b="0"/>
          <wp:wrapTopAndBottom/>
          <wp:docPr id="1" name="Picture 1"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10;&#10;Description automatically generated"/>
                  <pic:cNvPicPr/>
                </pic:nvPicPr>
                <pic:blipFill>
                  <a:blip r:embed="rId3"/>
                  <a:stretch>
                    <a:fillRect/>
                  </a:stretch>
                </pic:blipFill>
                <pic:spPr>
                  <a:xfrm>
                    <a:off x="0" y="0"/>
                    <a:ext cx="1785600" cy="669600"/>
                  </a:xfrm>
                  <a:prstGeom prst="rect">
                    <a:avLst/>
                  </a:prstGeom>
                </pic:spPr>
              </pic:pic>
            </a:graphicData>
          </a:graphic>
          <wp14:sizeRelH relativeFrom="margin">
            <wp14:pctWidth>0</wp14:pctWidth>
          </wp14:sizeRelH>
          <wp14:sizeRelV relativeFrom="margin">
            <wp14:pctHeight>0</wp14:pctHeight>
          </wp14:sizeRelV>
        </wp:anchor>
      </w:drawing>
    </w:r>
  </w:p>
  <w:p w14:paraId="2CC35F61" w14:textId="77777777" w:rsidR="00176D46" w:rsidRPr="002335F6" w:rsidRDefault="00176D46" w:rsidP="0070778D">
    <w:pPr>
      <w:pStyle w:val="Header"/>
      <w:tabs>
        <w:tab w:val="clear" w:pos="4680"/>
        <w:tab w:val="clear" w:pos="9360"/>
        <w:tab w:val="center" w:pos="7059"/>
      </w:tabs>
      <w:ind w:firstLine="720"/>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57CF52" w14:textId="77777777" w:rsidR="0070778D" w:rsidRDefault="0070778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FDA564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6B692A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154C812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9A063CB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3AEF80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F86A4AA"/>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65CB36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0B8F2E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48A61A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76E0E4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35E4ADF"/>
    <w:multiLevelType w:val="multilevel"/>
    <w:tmpl w:val="89227CF2"/>
    <w:lvl w:ilvl="0">
      <w:start w:val="1"/>
      <w:numFmt w:val="bullet"/>
      <w:lvlText w:val=""/>
      <w:lvlJc w:val="left"/>
      <w:pPr>
        <w:ind w:left="454" w:hanging="284"/>
      </w:pPr>
      <w:rPr>
        <w:rFonts w:ascii="Symbol" w:hAnsi="Symbol" w:hint="default"/>
        <w:color w:val="00A068"/>
      </w:rPr>
    </w:lvl>
    <w:lvl w:ilvl="1">
      <w:start w:val="1"/>
      <w:numFmt w:val="bullet"/>
      <w:lvlText w:val="o"/>
      <w:lvlJc w:val="left"/>
      <w:pPr>
        <w:ind w:left="737" w:hanging="283"/>
      </w:pPr>
      <w:rPr>
        <w:rFonts w:ascii="Courier New" w:hAnsi="Courier New" w:hint="default"/>
        <w:color w:val="E51C41"/>
        <w:position w:val="4"/>
        <w:sz w:val="2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6022652"/>
    <w:multiLevelType w:val="multilevel"/>
    <w:tmpl w:val="CF602C8C"/>
    <w:lvl w:ilvl="0">
      <w:start w:val="1"/>
      <w:numFmt w:val="bullet"/>
      <w:lvlText w:val=""/>
      <w:lvlJc w:val="left"/>
      <w:pPr>
        <w:ind w:left="454" w:hanging="284"/>
      </w:pPr>
      <w:rPr>
        <w:rFonts w:ascii="Symbol" w:hAnsi="Symbol" w:hint="default"/>
        <w:color w:val="00A068"/>
      </w:rPr>
    </w:lvl>
    <w:lvl w:ilvl="1">
      <w:start w:val="1"/>
      <w:numFmt w:val="bullet"/>
      <w:lvlText w:val="o"/>
      <w:lvlJc w:val="left"/>
      <w:pPr>
        <w:ind w:left="737" w:hanging="283"/>
      </w:pPr>
      <w:rPr>
        <w:rFonts w:ascii="Courier New" w:hAnsi="Courier New" w:hint="default"/>
        <w:color w:val="00A068"/>
        <w:position w:val="4"/>
        <w:sz w:val="2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9273EAC"/>
    <w:multiLevelType w:val="multilevel"/>
    <w:tmpl w:val="C2CA5370"/>
    <w:lvl w:ilvl="0">
      <w:start w:val="1"/>
      <w:numFmt w:val="bullet"/>
      <w:lvlText w:val=""/>
      <w:lvlJc w:val="left"/>
      <w:pPr>
        <w:ind w:left="454" w:hanging="284"/>
      </w:pPr>
      <w:rPr>
        <w:rFonts w:ascii="Symbol" w:hAnsi="Symbol" w:hint="default"/>
        <w:color w:val="00A068"/>
      </w:rPr>
    </w:lvl>
    <w:lvl w:ilvl="1">
      <w:start w:val="1"/>
      <w:numFmt w:val="bullet"/>
      <w:lvlText w:val="o"/>
      <w:lvlJc w:val="left"/>
      <w:pPr>
        <w:ind w:left="737" w:hanging="283"/>
      </w:pPr>
      <w:rPr>
        <w:rFonts w:ascii="Courier New" w:hAnsi="Courier New" w:cs="Times New Roman" w:hint="default"/>
        <w:color w:val="BE0064"/>
        <w:position w:val="4"/>
        <w:sz w:val="2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E644AAD"/>
    <w:multiLevelType w:val="hybridMultilevel"/>
    <w:tmpl w:val="34A05E9E"/>
    <w:lvl w:ilvl="0" w:tplc="6ADE2E3C">
      <w:start w:val="1"/>
      <w:numFmt w:val="bullet"/>
      <w:lvlText w:val=""/>
      <w:lvlJc w:val="left"/>
      <w:pPr>
        <w:ind w:left="720" w:hanging="360"/>
      </w:pPr>
      <w:rPr>
        <w:rFonts w:ascii="Symbol" w:hAnsi="Symbol" w:hint="default"/>
        <w:color w:val="DB3049"/>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FC9474C"/>
    <w:multiLevelType w:val="hybridMultilevel"/>
    <w:tmpl w:val="2FCE5A36"/>
    <w:lvl w:ilvl="0" w:tplc="2D626D62">
      <w:start w:val="1"/>
      <w:numFmt w:val="upperRoman"/>
      <w:lvlText w:val="%1."/>
      <w:lvlJc w:val="left"/>
      <w:pPr>
        <w:ind w:left="454" w:hanging="284"/>
      </w:pPr>
      <w:rPr>
        <w:rFonts w:ascii="Arial MT Std" w:hAnsi="Arial MT Std" w:hint="default"/>
        <w:b/>
        <w:i w:val="0"/>
        <w:color w:val="BE006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10FF2B2E"/>
    <w:multiLevelType w:val="multilevel"/>
    <w:tmpl w:val="9AFA11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2446D7B"/>
    <w:multiLevelType w:val="hybridMultilevel"/>
    <w:tmpl w:val="9AFA11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12F27BCF"/>
    <w:multiLevelType w:val="multilevel"/>
    <w:tmpl w:val="FE908292"/>
    <w:lvl w:ilvl="0">
      <w:start w:val="1"/>
      <w:numFmt w:val="lowerLetter"/>
      <w:lvlText w:val="%1)"/>
      <w:lvlJc w:val="left"/>
      <w:pPr>
        <w:ind w:left="510" w:hanging="340"/>
      </w:pPr>
      <w:rPr>
        <w:rFonts w:ascii="Arial MT Std" w:hAnsi="Arial MT Std" w:hint="default"/>
        <w:b/>
        <w:i w:val="0"/>
        <w:color w:val="E51C41"/>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14936D08"/>
    <w:multiLevelType w:val="multilevel"/>
    <w:tmpl w:val="14BCEE5A"/>
    <w:lvl w:ilvl="0">
      <w:start w:val="1"/>
      <w:numFmt w:val="bullet"/>
      <w:lvlText w:val=""/>
      <w:lvlJc w:val="left"/>
      <w:pPr>
        <w:ind w:left="454" w:hanging="284"/>
      </w:pPr>
      <w:rPr>
        <w:rFonts w:ascii="Symbol" w:hAnsi="Symbol" w:hint="default"/>
        <w:color w:val="DB3049"/>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1FD85EF2"/>
    <w:multiLevelType w:val="multilevel"/>
    <w:tmpl w:val="0B60AFE4"/>
    <w:lvl w:ilvl="0">
      <w:start w:val="1"/>
      <w:numFmt w:val="decimal"/>
      <w:lvlText w:val="%1."/>
      <w:lvlJc w:val="left"/>
      <w:pPr>
        <w:ind w:left="454" w:hanging="284"/>
      </w:pPr>
      <w:rPr>
        <w:rFonts w:ascii="Arial MT Std" w:hAnsi="Arial MT Std" w:hint="default"/>
        <w:b/>
        <w:i w:val="0"/>
        <w:color w:val="00A06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24574BC0"/>
    <w:multiLevelType w:val="multilevel"/>
    <w:tmpl w:val="9AFA11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8D8259A"/>
    <w:multiLevelType w:val="hybridMultilevel"/>
    <w:tmpl w:val="7DE2BCA0"/>
    <w:lvl w:ilvl="0" w:tplc="E9005358">
      <w:start w:val="1"/>
      <w:numFmt w:val="bullet"/>
      <w:lvlText w:val=""/>
      <w:lvlJc w:val="left"/>
      <w:pPr>
        <w:ind w:left="454" w:hanging="284"/>
      </w:pPr>
      <w:rPr>
        <w:rFonts w:ascii="Symbol" w:hAnsi="Symbol" w:hint="default"/>
        <w:color w:val="DB3049"/>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15:restartNumberingAfterBreak="0">
    <w:nsid w:val="2C4A445A"/>
    <w:multiLevelType w:val="multilevel"/>
    <w:tmpl w:val="14BCEE5A"/>
    <w:lvl w:ilvl="0">
      <w:start w:val="1"/>
      <w:numFmt w:val="bullet"/>
      <w:lvlText w:val=""/>
      <w:lvlJc w:val="left"/>
      <w:pPr>
        <w:ind w:left="454" w:hanging="284"/>
      </w:pPr>
      <w:rPr>
        <w:rFonts w:ascii="Symbol" w:hAnsi="Symbol" w:hint="default"/>
        <w:color w:val="DB3049"/>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8567F2A"/>
    <w:multiLevelType w:val="multilevel"/>
    <w:tmpl w:val="3BC68ECE"/>
    <w:lvl w:ilvl="0">
      <w:start w:val="1"/>
      <w:numFmt w:val="upperRoman"/>
      <w:lvlText w:val="%1."/>
      <w:lvlJc w:val="left"/>
      <w:pPr>
        <w:ind w:left="510" w:hanging="340"/>
      </w:pPr>
      <w:rPr>
        <w:rFonts w:ascii="Arial MT Std" w:hAnsi="Arial MT Std" w:hint="default"/>
        <w:b/>
        <w:i w:val="0"/>
        <w:color w:val="00A06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38746A86"/>
    <w:multiLevelType w:val="multilevel"/>
    <w:tmpl w:val="89227CF2"/>
    <w:lvl w:ilvl="0">
      <w:start w:val="1"/>
      <w:numFmt w:val="bullet"/>
      <w:lvlText w:val=""/>
      <w:lvlJc w:val="left"/>
      <w:pPr>
        <w:ind w:left="454" w:hanging="284"/>
      </w:pPr>
      <w:rPr>
        <w:rFonts w:ascii="Symbol" w:hAnsi="Symbol" w:hint="default"/>
        <w:color w:val="00A068"/>
      </w:rPr>
    </w:lvl>
    <w:lvl w:ilvl="1">
      <w:start w:val="1"/>
      <w:numFmt w:val="bullet"/>
      <w:lvlText w:val="o"/>
      <w:lvlJc w:val="left"/>
      <w:pPr>
        <w:ind w:left="737" w:hanging="283"/>
      </w:pPr>
      <w:rPr>
        <w:rFonts w:ascii="Courier New" w:hAnsi="Courier New" w:hint="default"/>
        <w:color w:val="E51C41"/>
        <w:position w:val="4"/>
        <w:sz w:val="2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AFB6C06"/>
    <w:multiLevelType w:val="multilevel"/>
    <w:tmpl w:val="1E0E680E"/>
    <w:lvl w:ilvl="0">
      <w:start w:val="1"/>
      <w:numFmt w:val="bullet"/>
      <w:lvlText w:val=""/>
      <w:lvlJc w:val="left"/>
      <w:pPr>
        <w:ind w:left="454" w:hanging="170"/>
      </w:pPr>
      <w:rPr>
        <w:rFonts w:ascii="Symbol" w:hAnsi="Symbol" w:hint="default"/>
        <w:color w:val="DB3049"/>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3D91259A"/>
    <w:multiLevelType w:val="multilevel"/>
    <w:tmpl w:val="3CF26E58"/>
    <w:lvl w:ilvl="0">
      <w:start w:val="1"/>
      <w:numFmt w:val="bullet"/>
      <w:lvlText w:val=""/>
      <w:lvlJc w:val="left"/>
      <w:pPr>
        <w:tabs>
          <w:tab w:val="num" w:pos="454"/>
        </w:tabs>
        <w:ind w:left="454" w:hanging="284"/>
      </w:pPr>
      <w:rPr>
        <w:rFonts w:ascii="Symbol" w:hAnsi="Symbol" w:hint="default"/>
        <w:color w:val="E51C41"/>
      </w:rPr>
    </w:lvl>
    <w:lvl w:ilvl="1">
      <w:start w:val="1"/>
      <w:numFmt w:val="bullet"/>
      <w:lvlText w:val="o"/>
      <w:lvlJc w:val="left"/>
      <w:pPr>
        <w:ind w:left="737" w:hanging="283"/>
      </w:pPr>
      <w:rPr>
        <w:rFonts w:ascii="Courier New" w:hAnsi="Courier New" w:hint="default"/>
        <w:color w:val="E51C41"/>
        <w:position w:val="4"/>
        <w:sz w:val="2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40C86947"/>
    <w:multiLevelType w:val="multilevel"/>
    <w:tmpl w:val="B430234A"/>
    <w:lvl w:ilvl="0">
      <w:start w:val="1"/>
      <w:numFmt w:val="upperRoman"/>
      <w:lvlText w:val="%1."/>
      <w:lvlJc w:val="left"/>
      <w:pPr>
        <w:ind w:left="510" w:hanging="340"/>
      </w:pPr>
      <w:rPr>
        <w:rFonts w:ascii="Arial MT Std" w:hAnsi="Arial MT Std" w:hint="default"/>
        <w:b/>
        <w:i w:val="0"/>
        <w:color w:val="E51C41"/>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40CC26C8"/>
    <w:multiLevelType w:val="multilevel"/>
    <w:tmpl w:val="34A05E9E"/>
    <w:lvl w:ilvl="0">
      <w:start w:val="1"/>
      <w:numFmt w:val="bullet"/>
      <w:lvlText w:val=""/>
      <w:lvlJc w:val="left"/>
      <w:pPr>
        <w:ind w:left="720" w:hanging="360"/>
      </w:pPr>
      <w:rPr>
        <w:rFonts w:ascii="Symbol" w:hAnsi="Symbol" w:hint="default"/>
        <w:color w:val="DB3049"/>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4AE86677"/>
    <w:multiLevelType w:val="hybridMultilevel"/>
    <w:tmpl w:val="56160618"/>
    <w:lvl w:ilvl="0" w:tplc="088ADDF4">
      <w:start w:val="1"/>
      <w:numFmt w:val="bullet"/>
      <w:lvlText w:val=""/>
      <w:lvlJc w:val="left"/>
      <w:pPr>
        <w:ind w:left="454" w:hanging="284"/>
      </w:pPr>
      <w:rPr>
        <w:rFonts w:ascii="Symbol" w:hAnsi="Symbol" w:hint="default"/>
        <w:color w:val="DB3049"/>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422592F"/>
    <w:multiLevelType w:val="multilevel"/>
    <w:tmpl w:val="3CE44198"/>
    <w:lvl w:ilvl="0">
      <w:start w:val="1"/>
      <w:numFmt w:val="bullet"/>
      <w:lvlText w:val=""/>
      <w:lvlJc w:val="left"/>
      <w:pPr>
        <w:ind w:left="454" w:hanging="284"/>
      </w:pPr>
      <w:rPr>
        <w:rFonts w:ascii="Symbol" w:hAnsi="Symbol" w:hint="default"/>
        <w:color w:val="BE0064"/>
      </w:rPr>
    </w:lvl>
    <w:lvl w:ilvl="1">
      <w:start w:val="1"/>
      <w:numFmt w:val="bullet"/>
      <w:lvlText w:val="o"/>
      <w:lvlJc w:val="left"/>
      <w:pPr>
        <w:ind w:left="737" w:hanging="283"/>
      </w:pPr>
      <w:rPr>
        <w:rFonts w:ascii="Courier New" w:hAnsi="Courier New" w:hint="default"/>
        <w:color w:val="E51C41"/>
        <w:position w:val="4"/>
        <w:sz w:val="2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592115E8"/>
    <w:multiLevelType w:val="hybridMultilevel"/>
    <w:tmpl w:val="1C8438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E1C1491"/>
    <w:multiLevelType w:val="multilevel"/>
    <w:tmpl w:val="FF0CFAF4"/>
    <w:lvl w:ilvl="0">
      <w:start w:val="1"/>
      <w:numFmt w:val="lowerLetter"/>
      <w:lvlText w:val="%1)"/>
      <w:lvlJc w:val="left"/>
      <w:pPr>
        <w:ind w:left="510" w:hanging="340"/>
      </w:pPr>
      <w:rPr>
        <w:rFonts w:ascii="Arial MT Std" w:hAnsi="Arial MT Std" w:hint="default"/>
        <w:b/>
        <w:i w:val="0"/>
        <w:color w:val="00A06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625A6577"/>
    <w:multiLevelType w:val="hybridMultilevel"/>
    <w:tmpl w:val="C3C607E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15:restartNumberingAfterBreak="0">
    <w:nsid w:val="64A43BFF"/>
    <w:multiLevelType w:val="hybridMultilevel"/>
    <w:tmpl w:val="0AB62F16"/>
    <w:lvl w:ilvl="0" w:tplc="AF503FB4">
      <w:start w:val="1"/>
      <w:numFmt w:val="lowerLetter"/>
      <w:lvlText w:val="%1)"/>
      <w:lvlJc w:val="left"/>
      <w:pPr>
        <w:ind w:left="510" w:hanging="340"/>
      </w:pPr>
      <w:rPr>
        <w:rFonts w:ascii="Arial MT Std" w:hAnsi="Arial MT Std" w:hint="default"/>
        <w:b/>
        <w:i w:val="0"/>
        <w:color w:val="BE006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4CD4D4A"/>
    <w:multiLevelType w:val="multilevel"/>
    <w:tmpl w:val="9C981C40"/>
    <w:lvl w:ilvl="0">
      <w:start w:val="1"/>
      <w:numFmt w:val="bullet"/>
      <w:lvlText w:val=""/>
      <w:lvlJc w:val="left"/>
      <w:pPr>
        <w:ind w:left="454" w:hanging="284"/>
      </w:pPr>
      <w:rPr>
        <w:rFonts w:ascii="Symbol" w:hAnsi="Symbol" w:hint="default"/>
        <w:color w:val="00A068"/>
      </w:rPr>
    </w:lvl>
    <w:lvl w:ilvl="1">
      <w:start w:val="1"/>
      <w:numFmt w:val="bullet"/>
      <w:lvlText w:val="o"/>
      <w:lvlJc w:val="left"/>
      <w:pPr>
        <w:ind w:left="737" w:hanging="283"/>
      </w:pPr>
      <w:rPr>
        <w:rFonts w:ascii="Courier New" w:hAnsi="Courier New" w:hint="default"/>
        <w:color w:val="00A068"/>
        <w:position w:val="4"/>
        <w:sz w:val="2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6615021E"/>
    <w:multiLevelType w:val="multilevel"/>
    <w:tmpl w:val="89227CF2"/>
    <w:lvl w:ilvl="0">
      <w:start w:val="1"/>
      <w:numFmt w:val="bullet"/>
      <w:lvlText w:val=""/>
      <w:lvlJc w:val="left"/>
      <w:pPr>
        <w:ind w:left="454" w:hanging="284"/>
      </w:pPr>
      <w:rPr>
        <w:rFonts w:ascii="Symbol" w:hAnsi="Symbol" w:hint="default"/>
        <w:color w:val="00A068"/>
      </w:rPr>
    </w:lvl>
    <w:lvl w:ilvl="1">
      <w:start w:val="1"/>
      <w:numFmt w:val="bullet"/>
      <w:lvlText w:val="o"/>
      <w:lvlJc w:val="left"/>
      <w:pPr>
        <w:ind w:left="737" w:hanging="283"/>
      </w:pPr>
      <w:rPr>
        <w:rFonts w:ascii="Courier New" w:hAnsi="Courier New" w:hint="default"/>
        <w:color w:val="E51C41"/>
        <w:position w:val="4"/>
        <w:sz w:val="2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66910CBE"/>
    <w:multiLevelType w:val="hybridMultilevel"/>
    <w:tmpl w:val="06D0A2E2"/>
    <w:lvl w:ilvl="0" w:tplc="2D626D62">
      <w:start w:val="1"/>
      <w:numFmt w:val="upperRoman"/>
      <w:lvlText w:val="%1."/>
      <w:lvlJc w:val="left"/>
      <w:pPr>
        <w:ind w:left="510" w:hanging="340"/>
      </w:pPr>
      <w:rPr>
        <w:rFonts w:ascii="Arial MT Std" w:hAnsi="Arial MT Std" w:hint="default"/>
        <w:b/>
        <w:i w:val="0"/>
        <w:color w:val="BE006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71EB0DC9"/>
    <w:multiLevelType w:val="multilevel"/>
    <w:tmpl w:val="C6DA133E"/>
    <w:lvl w:ilvl="0">
      <w:start w:val="1"/>
      <w:numFmt w:val="decimal"/>
      <w:lvlText w:val="%1."/>
      <w:lvlJc w:val="left"/>
      <w:pPr>
        <w:ind w:left="454" w:hanging="284"/>
      </w:pPr>
      <w:rPr>
        <w:rFonts w:ascii="Arial MT Std" w:hAnsi="Arial MT Std" w:hint="default"/>
        <w:b/>
        <w:i w:val="0"/>
        <w:color w:val="E51C41"/>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73B403D1"/>
    <w:multiLevelType w:val="hybridMultilevel"/>
    <w:tmpl w:val="14BCEE5A"/>
    <w:lvl w:ilvl="0" w:tplc="088ADDF4">
      <w:start w:val="1"/>
      <w:numFmt w:val="bullet"/>
      <w:lvlText w:val=""/>
      <w:lvlJc w:val="left"/>
      <w:pPr>
        <w:ind w:left="454" w:hanging="284"/>
      </w:pPr>
      <w:rPr>
        <w:rFonts w:ascii="Symbol" w:hAnsi="Symbol" w:hint="default"/>
        <w:color w:val="DB3049"/>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5EC30E9"/>
    <w:multiLevelType w:val="multilevel"/>
    <w:tmpl w:val="C3C607E8"/>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41" w15:restartNumberingAfterBreak="0">
    <w:nsid w:val="76A6039D"/>
    <w:multiLevelType w:val="multilevel"/>
    <w:tmpl w:val="91142CD4"/>
    <w:lvl w:ilvl="0">
      <w:start w:val="1"/>
      <w:numFmt w:val="bullet"/>
      <w:lvlText w:val=""/>
      <w:lvlJc w:val="left"/>
      <w:pPr>
        <w:ind w:left="454" w:hanging="284"/>
      </w:pPr>
      <w:rPr>
        <w:rFonts w:ascii="Symbol" w:hAnsi="Symbol" w:hint="default"/>
        <w:color w:val="00A068"/>
      </w:rPr>
    </w:lvl>
    <w:lvl w:ilvl="1">
      <w:start w:val="1"/>
      <w:numFmt w:val="bullet"/>
      <w:lvlText w:val="o"/>
      <w:lvlJc w:val="left"/>
      <w:pPr>
        <w:ind w:left="737" w:hanging="283"/>
      </w:pPr>
      <w:rPr>
        <w:rFonts w:ascii="Courier New" w:hAnsi="Courier New" w:hint="default"/>
        <w:color w:val="0071F8"/>
        <w:position w:val="4"/>
        <w:sz w:val="2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7BC6408D"/>
    <w:multiLevelType w:val="multilevel"/>
    <w:tmpl w:val="3CF26E58"/>
    <w:lvl w:ilvl="0">
      <w:start w:val="1"/>
      <w:numFmt w:val="bullet"/>
      <w:lvlText w:val=""/>
      <w:lvlJc w:val="left"/>
      <w:pPr>
        <w:tabs>
          <w:tab w:val="num" w:pos="454"/>
        </w:tabs>
        <w:ind w:left="454" w:hanging="284"/>
      </w:pPr>
      <w:rPr>
        <w:rFonts w:ascii="Symbol" w:hAnsi="Symbol" w:hint="default"/>
        <w:color w:val="E51C41"/>
      </w:rPr>
    </w:lvl>
    <w:lvl w:ilvl="1">
      <w:start w:val="1"/>
      <w:numFmt w:val="bullet"/>
      <w:lvlText w:val="o"/>
      <w:lvlJc w:val="left"/>
      <w:pPr>
        <w:ind w:left="737" w:hanging="283"/>
      </w:pPr>
      <w:rPr>
        <w:rFonts w:ascii="Courier New" w:hAnsi="Courier New" w:hint="default"/>
        <w:color w:val="E51C41"/>
        <w:position w:val="4"/>
        <w:sz w:val="2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7DA32DA7"/>
    <w:multiLevelType w:val="hybridMultilevel"/>
    <w:tmpl w:val="1E0E680E"/>
    <w:lvl w:ilvl="0" w:tplc="3EB297C8">
      <w:start w:val="1"/>
      <w:numFmt w:val="bullet"/>
      <w:lvlText w:val=""/>
      <w:lvlJc w:val="left"/>
      <w:pPr>
        <w:ind w:left="454" w:hanging="170"/>
      </w:pPr>
      <w:rPr>
        <w:rFonts w:ascii="Symbol" w:hAnsi="Symbol" w:hint="default"/>
        <w:color w:val="DB3049"/>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E2C2300"/>
    <w:multiLevelType w:val="multilevel"/>
    <w:tmpl w:val="7DE2BCA0"/>
    <w:lvl w:ilvl="0">
      <w:start w:val="1"/>
      <w:numFmt w:val="bullet"/>
      <w:lvlText w:val=""/>
      <w:lvlJc w:val="left"/>
      <w:pPr>
        <w:ind w:left="454" w:hanging="284"/>
      </w:pPr>
      <w:rPr>
        <w:rFonts w:ascii="Symbol" w:hAnsi="Symbol" w:hint="default"/>
        <w:color w:val="DB3049"/>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num w:numId="1" w16cid:durableId="73170830">
    <w:abstractNumId w:val="31"/>
  </w:num>
  <w:num w:numId="2" w16cid:durableId="528879925">
    <w:abstractNumId w:val="33"/>
  </w:num>
  <w:num w:numId="3" w16cid:durableId="55247413">
    <w:abstractNumId w:val="13"/>
  </w:num>
  <w:num w:numId="4" w16cid:durableId="551622454">
    <w:abstractNumId w:val="28"/>
  </w:num>
  <w:num w:numId="5" w16cid:durableId="108202722">
    <w:abstractNumId w:val="43"/>
  </w:num>
  <w:num w:numId="6" w16cid:durableId="512183341">
    <w:abstractNumId w:val="25"/>
  </w:num>
  <w:num w:numId="7" w16cid:durableId="1157841892">
    <w:abstractNumId w:val="39"/>
  </w:num>
  <w:num w:numId="8" w16cid:durableId="208030578">
    <w:abstractNumId w:val="29"/>
  </w:num>
  <w:num w:numId="9" w16cid:durableId="1948417258">
    <w:abstractNumId w:val="18"/>
  </w:num>
  <w:num w:numId="10" w16cid:durableId="90274348">
    <w:abstractNumId w:val="40"/>
  </w:num>
  <w:num w:numId="11" w16cid:durableId="188644979">
    <w:abstractNumId w:val="21"/>
  </w:num>
  <w:num w:numId="12" w16cid:durableId="369303706">
    <w:abstractNumId w:val="44"/>
  </w:num>
  <w:num w:numId="13" w16cid:durableId="1917935121">
    <w:abstractNumId w:val="16"/>
  </w:num>
  <w:num w:numId="14" w16cid:durableId="1639189544">
    <w:abstractNumId w:val="15"/>
  </w:num>
  <w:num w:numId="15" w16cid:durableId="274560530">
    <w:abstractNumId w:val="20"/>
  </w:num>
  <w:num w:numId="16" w16cid:durableId="1652179238">
    <w:abstractNumId w:val="0"/>
  </w:num>
  <w:num w:numId="17" w16cid:durableId="1041827228">
    <w:abstractNumId w:val="1"/>
  </w:num>
  <w:num w:numId="18" w16cid:durableId="802816290">
    <w:abstractNumId w:val="2"/>
  </w:num>
  <w:num w:numId="19" w16cid:durableId="624779582">
    <w:abstractNumId w:val="3"/>
  </w:num>
  <w:num w:numId="20" w16cid:durableId="331689105">
    <w:abstractNumId w:val="8"/>
  </w:num>
  <w:num w:numId="21" w16cid:durableId="989333982">
    <w:abstractNumId w:val="4"/>
  </w:num>
  <w:num w:numId="22" w16cid:durableId="105199172">
    <w:abstractNumId w:val="5"/>
  </w:num>
  <w:num w:numId="23" w16cid:durableId="2021278862">
    <w:abstractNumId w:val="6"/>
  </w:num>
  <w:num w:numId="24" w16cid:durableId="2063361122">
    <w:abstractNumId w:val="7"/>
  </w:num>
  <w:num w:numId="25" w16cid:durableId="1200436304">
    <w:abstractNumId w:val="9"/>
  </w:num>
  <w:num w:numId="26" w16cid:durableId="1558785592">
    <w:abstractNumId w:val="14"/>
  </w:num>
  <w:num w:numId="27" w16cid:durableId="10569141">
    <w:abstractNumId w:val="22"/>
  </w:num>
  <w:num w:numId="28" w16cid:durableId="1179350636">
    <w:abstractNumId w:val="34"/>
  </w:num>
  <w:num w:numId="29" w16cid:durableId="421872881">
    <w:abstractNumId w:val="37"/>
  </w:num>
  <w:num w:numId="30" w16cid:durableId="1289511028">
    <w:abstractNumId w:val="30"/>
  </w:num>
  <w:num w:numId="31" w16cid:durableId="690574667">
    <w:abstractNumId w:val="26"/>
  </w:num>
  <w:num w:numId="32" w16cid:durableId="1313755917">
    <w:abstractNumId w:val="42"/>
  </w:num>
  <w:num w:numId="33" w16cid:durableId="1135028635">
    <w:abstractNumId w:val="10"/>
  </w:num>
  <w:num w:numId="34" w16cid:durableId="670913175">
    <w:abstractNumId w:val="12"/>
  </w:num>
  <w:num w:numId="35" w16cid:durableId="1406802644">
    <w:abstractNumId w:val="24"/>
  </w:num>
  <w:num w:numId="36" w16cid:durableId="1222325029">
    <w:abstractNumId w:val="41"/>
  </w:num>
  <w:num w:numId="37" w16cid:durableId="1457025537">
    <w:abstractNumId w:val="38"/>
  </w:num>
  <w:num w:numId="38" w16cid:durableId="36011643">
    <w:abstractNumId w:val="17"/>
  </w:num>
  <w:num w:numId="39" w16cid:durableId="2044671571">
    <w:abstractNumId w:val="27"/>
  </w:num>
  <w:num w:numId="40" w16cid:durableId="2120636541">
    <w:abstractNumId w:val="19"/>
  </w:num>
  <w:num w:numId="41" w16cid:durableId="1873684670">
    <w:abstractNumId w:val="36"/>
  </w:num>
  <w:num w:numId="42" w16cid:durableId="1154641279">
    <w:abstractNumId w:val="35"/>
  </w:num>
  <w:num w:numId="43" w16cid:durableId="238097802">
    <w:abstractNumId w:val="32"/>
  </w:num>
  <w:num w:numId="44" w16cid:durableId="1751805441">
    <w:abstractNumId w:val="23"/>
  </w:num>
  <w:num w:numId="45" w16cid:durableId="1935548998">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E5D4B"/>
    <w:rsid w:val="00007622"/>
    <w:rsid w:val="00021D16"/>
    <w:rsid w:val="00023C3F"/>
    <w:rsid w:val="00026485"/>
    <w:rsid w:val="00040DC4"/>
    <w:rsid w:val="00052590"/>
    <w:rsid w:val="0006523E"/>
    <w:rsid w:val="00071591"/>
    <w:rsid w:val="00080588"/>
    <w:rsid w:val="000B58C5"/>
    <w:rsid w:val="000B6024"/>
    <w:rsid w:val="000C0CDD"/>
    <w:rsid w:val="000D250C"/>
    <w:rsid w:val="000D3A31"/>
    <w:rsid w:val="000E59C3"/>
    <w:rsid w:val="00103FA2"/>
    <w:rsid w:val="00113150"/>
    <w:rsid w:val="00114864"/>
    <w:rsid w:val="001426FE"/>
    <w:rsid w:val="00144752"/>
    <w:rsid w:val="00146339"/>
    <w:rsid w:val="001472B5"/>
    <w:rsid w:val="00165E63"/>
    <w:rsid w:val="00166B26"/>
    <w:rsid w:val="00172DBC"/>
    <w:rsid w:val="0017415A"/>
    <w:rsid w:val="001749A6"/>
    <w:rsid w:val="00176D46"/>
    <w:rsid w:val="001A4911"/>
    <w:rsid w:val="001B3E4E"/>
    <w:rsid w:val="001B5E47"/>
    <w:rsid w:val="001C48BB"/>
    <w:rsid w:val="001C5003"/>
    <w:rsid w:val="001D2441"/>
    <w:rsid w:val="001D63A7"/>
    <w:rsid w:val="001E3FCA"/>
    <w:rsid w:val="00207998"/>
    <w:rsid w:val="00211D35"/>
    <w:rsid w:val="0021615C"/>
    <w:rsid w:val="00221996"/>
    <w:rsid w:val="002225A0"/>
    <w:rsid w:val="0022376B"/>
    <w:rsid w:val="00224F09"/>
    <w:rsid w:val="002335F6"/>
    <w:rsid w:val="002410F0"/>
    <w:rsid w:val="00245DAB"/>
    <w:rsid w:val="00254534"/>
    <w:rsid w:val="0025651C"/>
    <w:rsid w:val="00264E53"/>
    <w:rsid w:val="002C26DC"/>
    <w:rsid w:val="002C64D2"/>
    <w:rsid w:val="002D0EAD"/>
    <w:rsid w:val="002D2996"/>
    <w:rsid w:val="002D420D"/>
    <w:rsid w:val="002E1913"/>
    <w:rsid w:val="002E59BD"/>
    <w:rsid w:val="002F3E9E"/>
    <w:rsid w:val="00301EA6"/>
    <w:rsid w:val="00352C11"/>
    <w:rsid w:val="00354349"/>
    <w:rsid w:val="00355B2D"/>
    <w:rsid w:val="0035607E"/>
    <w:rsid w:val="00356C3B"/>
    <w:rsid w:val="00380DFE"/>
    <w:rsid w:val="00382574"/>
    <w:rsid w:val="00384985"/>
    <w:rsid w:val="00393107"/>
    <w:rsid w:val="00396BC7"/>
    <w:rsid w:val="003B38F8"/>
    <w:rsid w:val="003D68BC"/>
    <w:rsid w:val="003E5C3A"/>
    <w:rsid w:val="003E71F1"/>
    <w:rsid w:val="003F6E38"/>
    <w:rsid w:val="0040474F"/>
    <w:rsid w:val="00404FD7"/>
    <w:rsid w:val="00414E4C"/>
    <w:rsid w:val="0042772B"/>
    <w:rsid w:val="00427765"/>
    <w:rsid w:val="004319C5"/>
    <w:rsid w:val="00432367"/>
    <w:rsid w:val="004534F2"/>
    <w:rsid w:val="00454B75"/>
    <w:rsid w:val="00454E32"/>
    <w:rsid w:val="00456745"/>
    <w:rsid w:val="004A5561"/>
    <w:rsid w:val="004C17B3"/>
    <w:rsid w:val="004F3CC9"/>
    <w:rsid w:val="005126CA"/>
    <w:rsid w:val="00515261"/>
    <w:rsid w:val="00520BD4"/>
    <w:rsid w:val="00531007"/>
    <w:rsid w:val="005445CC"/>
    <w:rsid w:val="00555A91"/>
    <w:rsid w:val="00555F62"/>
    <w:rsid w:val="00582CDC"/>
    <w:rsid w:val="00592E9A"/>
    <w:rsid w:val="005A45A7"/>
    <w:rsid w:val="005D2A36"/>
    <w:rsid w:val="005E3986"/>
    <w:rsid w:val="005F096B"/>
    <w:rsid w:val="005F4942"/>
    <w:rsid w:val="005F4CDA"/>
    <w:rsid w:val="00600D4F"/>
    <w:rsid w:val="006106C4"/>
    <w:rsid w:val="006272D6"/>
    <w:rsid w:val="00632BCD"/>
    <w:rsid w:val="006438E1"/>
    <w:rsid w:val="00645AD3"/>
    <w:rsid w:val="006506FC"/>
    <w:rsid w:val="00657FA3"/>
    <w:rsid w:val="00660885"/>
    <w:rsid w:val="00670268"/>
    <w:rsid w:val="00685A54"/>
    <w:rsid w:val="00690249"/>
    <w:rsid w:val="006A2078"/>
    <w:rsid w:val="006B3183"/>
    <w:rsid w:val="006B557C"/>
    <w:rsid w:val="006B79AD"/>
    <w:rsid w:val="006C3351"/>
    <w:rsid w:val="006C5799"/>
    <w:rsid w:val="006C597E"/>
    <w:rsid w:val="006D1479"/>
    <w:rsid w:val="006D5E49"/>
    <w:rsid w:val="006D7900"/>
    <w:rsid w:val="006E3B52"/>
    <w:rsid w:val="006E5D4B"/>
    <w:rsid w:val="0070778D"/>
    <w:rsid w:val="00711A5E"/>
    <w:rsid w:val="00720115"/>
    <w:rsid w:val="00736519"/>
    <w:rsid w:val="00755C2E"/>
    <w:rsid w:val="00765C0F"/>
    <w:rsid w:val="00775890"/>
    <w:rsid w:val="00795759"/>
    <w:rsid w:val="007A3EBD"/>
    <w:rsid w:val="007A4890"/>
    <w:rsid w:val="007C2BB7"/>
    <w:rsid w:val="007D13E0"/>
    <w:rsid w:val="007D417C"/>
    <w:rsid w:val="007D556D"/>
    <w:rsid w:val="007D7C49"/>
    <w:rsid w:val="007E456E"/>
    <w:rsid w:val="007F196C"/>
    <w:rsid w:val="00844F9E"/>
    <w:rsid w:val="00845EA0"/>
    <w:rsid w:val="008519DA"/>
    <w:rsid w:val="00863F84"/>
    <w:rsid w:val="00877784"/>
    <w:rsid w:val="00880240"/>
    <w:rsid w:val="008820B8"/>
    <w:rsid w:val="00887021"/>
    <w:rsid w:val="00890163"/>
    <w:rsid w:val="00893EC9"/>
    <w:rsid w:val="008A555A"/>
    <w:rsid w:val="008A7C51"/>
    <w:rsid w:val="008B268B"/>
    <w:rsid w:val="008B7F94"/>
    <w:rsid w:val="008D7394"/>
    <w:rsid w:val="008D782B"/>
    <w:rsid w:val="008E497A"/>
    <w:rsid w:val="0090114C"/>
    <w:rsid w:val="00923BF3"/>
    <w:rsid w:val="00930563"/>
    <w:rsid w:val="009429D8"/>
    <w:rsid w:val="00960685"/>
    <w:rsid w:val="00970CA2"/>
    <w:rsid w:val="00976EF7"/>
    <w:rsid w:val="00977797"/>
    <w:rsid w:val="00991B5F"/>
    <w:rsid w:val="009A2CFF"/>
    <w:rsid w:val="009C5D3E"/>
    <w:rsid w:val="009D4119"/>
    <w:rsid w:val="00A348E4"/>
    <w:rsid w:val="00A50028"/>
    <w:rsid w:val="00A5524C"/>
    <w:rsid w:val="00A7145E"/>
    <w:rsid w:val="00A727CA"/>
    <w:rsid w:val="00A80C9C"/>
    <w:rsid w:val="00A8203E"/>
    <w:rsid w:val="00A84566"/>
    <w:rsid w:val="00A96171"/>
    <w:rsid w:val="00AD1405"/>
    <w:rsid w:val="00AD20F9"/>
    <w:rsid w:val="00AD2C72"/>
    <w:rsid w:val="00AE0BFE"/>
    <w:rsid w:val="00AE4959"/>
    <w:rsid w:val="00B040C6"/>
    <w:rsid w:val="00B24982"/>
    <w:rsid w:val="00B76298"/>
    <w:rsid w:val="00B80A3F"/>
    <w:rsid w:val="00B95FDB"/>
    <w:rsid w:val="00B970F8"/>
    <w:rsid w:val="00BA33D5"/>
    <w:rsid w:val="00BA5073"/>
    <w:rsid w:val="00BC3620"/>
    <w:rsid w:val="00BC73E7"/>
    <w:rsid w:val="00BE03CE"/>
    <w:rsid w:val="00BF6268"/>
    <w:rsid w:val="00BF6E23"/>
    <w:rsid w:val="00C26896"/>
    <w:rsid w:val="00C327F1"/>
    <w:rsid w:val="00C44410"/>
    <w:rsid w:val="00C44953"/>
    <w:rsid w:val="00C459F3"/>
    <w:rsid w:val="00C45DED"/>
    <w:rsid w:val="00C60516"/>
    <w:rsid w:val="00C7505C"/>
    <w:rsid w:val="00C91A7E"/>
    <w:rsid w:val="00CB15B5"/>
    <w:rsid w:val="00CB53EB"/>
    <w:rsid w:val="00CB5D5A"/>
    <w:rsid w:val="00CD0B85"/>
    <w:rsid w:val="00CF070A"/>
    <w:rsid w:val="00D06668"/>
    <w:rsid w:val="00D11E60"/>
    <w:rsid w:val="00D43B61"/>
    <w:rsid w:val="00D447ED"/>
    <w:rsid w:val="00D45259"/>
    <w:rsid w:val="00D503D6"/>
    <w:rsid w:val="00D5280D"/>
    <w:rsid w:val="00D56BB2"/>
    <w:rsid w:val="00D6043B"/>
    <w:rsid w:val="00D666F4"/>
    <w:rsid w:val="00D95650"/>
    <w:rsid w:val="00D9679B"/>
    <w:rsid w:val="00DB58A6"/>
    <w:rsid w:val="00DC38B2"/>
    <w:rsid w:val="00DC4793"/>
    <w:rsid w:val="00DD37EE"/>
    <w:rsid w:val="00DD3B43"/>
    <w:rsid w:val="00DD553C"/>
    <w:rsid w:val="00E03963"/>
    <w:rsid w:val="00E33B68"/>
    <w:rsid w:val="00E41A15"/>
    <w:rsid w:val="00E5121E"/>
    <w:rsid w:val="00E54096"/>
    <w:rsid w:val="00E607E6"/>
    <w:rsid w:val="00E61DDF"/>
    <w:rsid w:val="00E630FA"/>
    <w:rsid w:val="00E72648"/>
    <w:rsid w:val="00E73E97"/>
    <w:rsid w:val="00E75519"/>
    <w:rsid w:val="00E86247"/>
    <w:rsid w:val="00EA134B"/>
    <w:rsid w:val="00EB1425"/>
    <w:rsid w:val="00EB313C"/>
    <w:rsid w:val="00F0195F"/>
    <w:rsid w:val="00F020EE"/>
    <w:rsid w:val="00F026E2"/>
    <w:rsid w:val="00F15FE5"/>
    <w:rsid w:val="00F21A83"/>
    <w:rsid w:val="00F2577D"/>
    <w:rsid w:val="00F26519"/>
    <w:rsid w:val="00F46DE0"/>
    <w:rsid w:val="00F6006A"/>
    <w:rsid w:val="00F64623"/>
    <w:rsid w:val="00F649D2"/>
    <w:rsid w:val="00F96A70"/>
    <w:rsid w:val="00F96C86"/>
    <w:rsid w:val="00FB307C"/>
    <w:rsid w:val="00FB3A84"/>
    <w:rsid w:val="00FB6507"/>
    <w:rsid w:val="00FC61B5"/>
    <w:rsid w:val="00FE7F7B"/>
    <w:rsid w:val="00FF268D"/>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16AD6396"/>
  <w15:docId w15:val="{1138E6F1-A25C-4819-BD5D-A0CA7FD5E1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52590"/>
    <w:pPr>
      <w:spacing w:after="120"/>
    </w:pPr>
    <w:rPr>
      <w:rFonts w:ascii="Arial" w:hAnsi="Arial" w:cs="Arial"/>
    </w:rPr>
  </w:style>
  <w:style w:type="paragraph" w:styleId="Heading1">
    <w:name w:val="heading 1"/>
    <w:basedOn w:val="Normal"/>
    <w:next w:val="Normal"/>
    <w:link w:val="Heading1Char"/>
    <w:uiPriority w:val="9"/>
    <w:qFormat/>
    <w:rsid w:val="006E3B52"/>
    <w:pPr>
      <w:keepNext/>
      <w:keepLines/>
      <w:pBdr>
        <w:bottom w:val="single" w:sz="4" w:space="1" w:color="BE0064"/>
      </w:pBdr>
      <w:tabs>
        <w:tab w:val="left" w:pos="454"/>
        <w:tab w:val="left" w:pos="567"/>
      </w:tabs>
      <w:spacing w:before="360"/>
      <w:outlineLvl w:val="0"/>
    </w:pPr>
    <w:rPr>
      <w:rFonts w:eastAsiaTheme="majorEastAsia"/>
      <w:b/>
      <w:bCs/>
      <w:color w:val="BE0064"/>
      <w:sz w:val="36"/>
      <w:szCs w:val="48"/>
    </w:rPr>
  </w:style>
  <w:style w:type="paragraph" w:styleId="Heading2">
    <w:name w:val="heading 2"/>
    <w:basedOn w:val="Normal"/>
    <w:next w:val="Normal"/>
    <w:link w:val="Heading2Char"/>
    <w:uiPriority w:val="9"/>
    <w:unhideWhenUsed/>
    <w:qFormat/>
    <w:rsid w:val="006E3B52"/>
    <w:pPr>
      <w:keepNext/>
      <w:keepLines/>
      <w:spacing w:before="240"/>
      <w:outlineLvl w:val="1"/>
    </w:pPr>
    <w:rPr>
      <w:rFonts w:eastAsiaTheme="majorEastAsia"/>
      <w:b/>
      <w:bCs/>
      <w:color w:val="BE0064"/>
      <w:sz w:val="30"/>
      <w:szCs w:val="30"/>
    </w:rPr>
  </w:style>
  <w:style w:type="paragraph" w:styleId="Heading3">
    <w:name w:val="heading 3"/>
    <w:basedOn w:val="Normal"/>
    <w:next w:val="Normal"/>
    <w:link w:val="Heading3Char"/>
    <w:uiPriority w:val="9"/>
    <w:unhideWhenUsed/>
    <w:qFormat/>
    <w:rsid w:val="00976EF7"/>
    <w:pPr>
      <w:spacing w:before="240" w:after="60"/>
      <w:outlineLvl w:val="2"/>
    </w:pPr>
    <w:rPr>
      <w:b/>
      <w:bCs/>
    </w:rPr>
  </w:style>
  <w:style w:type="paragraph" w:styleId="Heading4">
    <w:name w:val="heading 4"/>
    <w:basedOn w:val="Normal"/>
    <w:next w:val="Normal"/>
    <w:link w:val="Heading4Char"/>
    <w:uiPriority w:val="9"/>
    <w:unhideWhenUsed/>
    <w:qFormat/>
    <w:rsid w:val="00844F9E"/>
    <w:pPr>
      <w:keepNext/>
      <w:keepLines/>
      <w:spacing w:before="120" w:after="0"/>
      <w:outlineLvl w:val="3"/>
    </w:pPr>
    <w:rPr>
      <w:rFonts w:eastAsiaTheme="majorEastAsia" w:cstheme="majorBidi"/>
      <w:iCs/>
      <w:color w:val="BE0064"/>
    </w:rPr>
  </w:style>
  <w:style w:type="paragraph" w:styleId="Heading5">
    <w:name w:val="heading 5"/>
    <w:basedOn w:val="Normal"/>
    <w:next w:val="Normal"/>
    <w:link w:val="Heading5Char"/>
    <w:uiPriority w:val="9"/>
    <w:unhideWhenUsed/>
    <w:qFormat/>
    <w:rsid w:val="00844F9E"/>
    <w:pPr>
      <w:keepNext/>
      <w:keepLines/>
      <w:spacing w:before="120" w:after="0"/>
      <w:outlineLvl w:val="4"/>
    </w:pPr>
    <w:rPr>
      <w:rFonts w:eastAsiaTheme="majorEastAsia" w:cstheme="majorBidi"/>
      <w:i/>
      <w:color w:val="BE0064"/>
    </w:rPr>
  </w:style>
  <w:style w:type="paragraph" w:styleId="Heading6">
    <w:name w:val="heading 6"/>
    <w:basedOn w:val="Normal"/>
    <w:next w:val="Normal"/>
    <w:link w:val="Heading6Char"/>
    <w:uiPriority w:val="9"/>
    <w:unhideWhenUsed/>
    <w:qFormat/>
    <w:rsid w:val="002410F0"/>
    <w:pPr>
      <w:keepNext/>
      <w:keepLines/>
      <w:spacing w:before="40"/>
      <w:outlineLvl w:val="5"/>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1C48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930563"/>
    <w:rPr>
      <w:color w:val="0563C1" w:themeColor="hyperlink"/>
      <w:u w:val="single"/>
    </w:rPr>
  </w:style>
  <w:style w:type="character" w:customStyle="1" w:styleId="UnresolvedMention1">
    <w:name w:val="Unresolved Mention1"/>
    <w:basedOn w:val="DefaultParagraphFont"/>
    <w:uiPriority w:val="99"/>
    <w:semiHidden/>
    <w:unhideWhenUsed/>
    <w:rsid w:val="00930563"/>
    <w:rPr>
      <w:color w:val="605E5C"/>
      <w:shd w:val="clear" w:color="auto" w:fill="E1DFDD"/>
    </w:rPr>
  </w:style>
  <w:style w:type="character" w:styleId="FollowedHyperlink">
    <w:name w:val="FollowedHyperlink"/>
    <w:basedOn w:val="DefaultParagraphFont"/>
    <w:uiPriority w:val="99"/>
    <w:semiHidden/>
    <w:unhideWhenUsed/>
    <w:rsid w:val="00930563"/>
    <w:rPr>
      <w:color w:val="954F72" w:themeColor="followedHyperlink"/>
      <w:u w:val="single"/>
    </w:rPr>
  </w:style>
  <w:style w:type="character" w:customStyle="1" w:styleId="Heading1Char">
    <w:name w:val="Heading 1 Char"/>
    <w:basedOn w:val="DefaultParagraphFont"/>
    <w:link w:val="Heading1"/>
    <w:uiPriority w:val="9"/>
    <w:rsid w:val="006E3B52"/>
    <w:rPr>
      <w:rFonts w:ascii="Arial" w:eastAsiaTheme="majorEastAsia" w:hAnsi="Arial" w:cs="Arial"/>
      <w:b/>
      <w:bCs/>
      <w:color w:val="BE0064"/>
      <w:sz w:val="36"/>
      <w:szCs w:val="48"/>
    </w:rPr>
  </w:style>
  <w:style w:type="character" w:customStyle="1" w:styleId="Heading2Char">
    <w:name w:val="Heading 2 Char"/>
    <w:basedOn w:val="DefaultParagraphFont"/>
    <w:link w:val="Heading2"/>
    <w:uiPriority w:val="9"/>
    <w:rsid w:val="006E3B52"/>
    <w:rPr>
      <w:rFonts w:ascii="Arial" w:eastAsiaTheme="majorEastAsia" w:hAnsi="Arial" w:cs="Arial"/>
      <w:b/>
      <w:bCs/>
      <w:color w:val="BE0064"/>
      <w:sz w:val="30"/>
      <w:szCs w:val="30"/>
    </w:rPr>
  </w:style>
  <w:style w:type="paragraph" w:styleId="BalloonText">
    <w:name w:val="Balloon Text"/>
    <w:basedOn w:val="Normal"/>
    <w:link w:val="BalloonTextChar"/>
    <w:uiPriority w:val="99"/>
    <w:semiHidden/>
    <w:unhideWhenUsed/>
    <w:rsid w:val="002D420D"/>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2D420D"/>
    <w:rPr>
      <w:rFonts w:ascii="Times New Roman" w:hAnsi="Times New Roman" w:cs="Times New Roman"/>
      <w:sz w:val="18"/>
      <w:szCs w:val="18"/>
    </w:rPr>
  </w:style>
  <w:style w:type="paragraph" w:styleId="ListParagraph">
    <w:name w:val="List Paragraph"/>
    <w:basedOn w:val="Normal"/>
    <w:uiPriority w:val="34"/>
    <w:qFormat/>
    <w:rsid w:val="00645AD3"/>
    <w:pPr>
      <w:ind w:left="720"/>
      <w:contextualSpacing/>
    </w:pPr>
  </w:style>
  <w:style w:type="paragraph" w:styleId="Header">
    <w:name w:val="header"/>
    <w:basedOn w:val="Normal"/>
    <w:link w:val="HeaderChar"/>
    <w:uiPriority w:val="99"/>
    <w:unhideWhenUsed/>
    <w:rsid w:val="000D3A31"/>
    <w:pPr>
      <w:tabs>
        <w:tab w:val="center" w:pos="4680"/>
        <w:tab w:val="right" w:pos="9360"/>
      </w:tabs>
    </w:pPr>
  </w:style>
  <w:style w:type="character" w:customStyle="1" w:styleId="HeaderChar">
    <w:name w:val="Header Char"/>
    <w:basedOn w:val="DefaultParagraphFont"/>
    <w:link w:val="Header"/>
    <w:uiPriority w:val="99"/>
    <w:rsid w:val="000D3A31"/>
  </w:style>
  <w:style w:type="paragraph" w:styleId="Footer">
    <w:name w:val="footer"/>
    <w:basedOn w:val="Normal"/>
    <w:link w:val="FooterChar"/>
    <w:uiPriority w:val="99"/>
    <w:unhideWhenUsed/>
    <w:rsid w:val="000D3A31"/>
    <w:pPr>
      <w:tabs>
        <w:tab w:val="center" w:pos="4680"/>
        <w:tab w:val="right" w:pos="9360"/>
      </w:tabs>
    </w:pPr>
  </w:style>
  <w:style w:type="character" w:customStyle="1" w:styleId="FooterChar">
    <w:name w:val="Footer Char"/>
    <w:basedOn w:val="DefaultParagraphFont"/>
    <w:link w:val="Footer"/>
    <w:uiPriority w:val="99"/>
    <w:rsid w:val="000D3A31"/>
  </w:style>
  <w:style w:type="paragraph" w:styleId="NoSpacing">
    <w:name w:val="No Spacing"/>
    <w:basedOn w:val="Normal"/>
    <w:uiPriority w:val="1"/>
    <w:qFormat/>
    <w:rsid w:val="00D6043B"/>
    <w:rPr>
      <w:i/>
      <w:iCs/>
    </w:rPr>
  </w:style>
  <w:style w:type="character" w:customStyle="1" w:styleId="Heading3Char">
    <w:name w:val="Heading 3 Char"/>
    <w:basedOn w:val="DefaultParagraphFont"/>
    <w:link w:val="Heading3"/>
    <w:uiPriority w:val="9"/>
    <w:rsid w:val="00976EF7"/>
    <w:rPr>
      <w:rFonts w:ascii="Arial" w:hAnsi="Arial" w:cs="Arial"/>
      <w:b/>
      <w:bCs/>
    </w:rPr>
  </w:style>
  <w:style w:type="character" w:styleId="Emphasis">
    <w:name w:val="Emphasis"/>
    <w:aliases w:val="Italic"/>
    <w:uiPriority w:val="20"/>
    <w:qFormat/>
    <w:rsid w:val="00D6043B"/>
    <w:rPr>
      <w:i/>
      <w:iCs/>
    </w:rPr>
  </w:style>
  <w:style w:type="paragraph" w:styleId="Title">
    <w:name w:val="Title"/>
    <w:next w:val="NoSpacing"/>
    <w:link w:val="TitleChar"/>
    <w:uiPriority w:val="10"/>
    <w:qFormat/>
    <w:rsid w:val="00BE03CE"/>
    <w:pPr>
      <w:spacing w:line="360" w:lineRule="auto"/>
      <w:contextualSpacing/>
      <w:jc w:val="center"/>
    </w:pPr>
    <w:rPr>
      <w:rFonts w:ascii="Arial" w:eastAsiaTheme="majorEastAsia" w:hAnsi="Arial" w:cs="Times New Roman (Headings CS)"/>
      <w:b/>
      <w:kern w:val="28"/>
      <w:sz w:val="72"/>
      <w:szCs w:val="56"/>
    </w:rPr>
  </w:style>
  <w:style w:type="character" w:customStyle="1" w:styleId="TitleChar">
    <w:name w:val="Title Char"/>
    <w:basedOn w:val="DefaultParagraphFont"/>
    <w:link w:val="Title"/>
    <w:uiPriority w:val="10"/>
    <w:rsid w:val="00BE03CE"/>
    <w:rPr>
      <w:rFonts w:ascii="Arial" w:eastAsiaTheme="majorEastAsia" w:hAnsi="Arial" w:cs="Times New Roman (Headings CS)"/>
      <w:b/>
      <w:kern w:val="28"/>
      <w:sz w:val="72"/>
      <w:szCs w:val="56"/>
    </w:rPr>
  </w:style>
  <w:style w:type="paragraph" w:customStyle="1" w:styleId="BlueHyperlink">
    <w:name w:val="Blue Hyperlink"/>
    <w:basedOn w:val="Normal"/>
    <w:qFormat/>
    <w:rsid w:val="006B79AD"/>
    <w:pPr>
      <w:spacing w:after="240"/>
    </w:pPr>
    <w:rPr>
      <w:color w:val="0563C1"/>
      <w:u w:val="single" w:color="0563C1"/>
    </w:rPr>
  </w:style>
  <w:style w:type="character" w:customStyle="1" w:styleId="Heading6Char">
    <w:name w:val="Heading 6 Char"/>
    <w:basedOn w:val="DefaultParagraphFont"/>
    <w:link w:val="Heading6"/>
    <w:uiPriority w:val="9"/>
    <w:rsid w:val="002410F0"/>
    <w:rPr>
      <w:rFonts w:asciiTheme="majorHAnsi" w:eastAsiaTheme="majorEastAsia" w:hAnsiTheme="majorHAnsi" w:cstheme="majorBidi"/>
      <w:color w:val="1F3763" w:themeColor="accent1" w:themeShade="7F"/>
    </w:rPr>
  </w:style>
  <w:style w:type="paragraph" w:customStyle="1" w:styleId="Tableheader">
    <w:name w:val="Table header"/>
    <w:basedOn w:val="Normal"/>
    <w:qFormat/>
    <w:rsid w:val="002E1913"/>
    <w:rPr>
      <w:b/>
    </w:rPr>
  </w:style>
  <w:style w:type="paragraph" w:customStyle="1" w:styleId="Tabletext">
    <w:name w:val="Table text"/>
    <w:basedOn w:val="Normal"/>
    <w:qFormat/>
    <w:rsid w:val="002E1913"/>
    <w:pPr>
      <w:spacing w:after="0"/>
    </w:pPr>
  </w:style>
  <w:style w:type="character" w:styleId="CommentReference">
    <w:name w:val="annotation reference"/>
    <w:basedOn w:val="DefaultParagraphFont"/>
    <w:uiPriority w:val="99"/>
    <w:semiHidden/>
    <w:unhideWhenUsed/>
    <w:rsid w:val="002E1913"/>
    <w:rPr>
      <w:sz w:val="16"/>
      <w:szCs w:val="16"/>
    </w:rPr>
  </w:style>
  <w:style w:type="paragraph" w:styleId="CommentText">
    <w:name w:val="annotation text"/>
    <w:basedOn w:val="Normal"/>
    <w:link w:val="CommentTextChar"/>
    <w:uiPriority w:val="99"/>
    <w:unhideWhenUsed/>
    <w:rsid w:val="002E1913"/>
    <w:rPr>
      <w:sz w:val="20"/>
      <w:szCs w:val="20"/>
    </w:rPr>
  </w:style>
  <w:style w:type="character" w:customStyle="1" w:styleId="CommentTextChar">
    <w:name w:val="Comment Text Char"/>
    <w:basedOn w:val="DefaultParagraphFont"/>
    <w:link w:val="CommentText"/>
    <w:uiPriority w:val="99"/>
    <w:rsid w:val="002E1913"/>
    <w:rPr>
      <w:rFonts w:ascii="Arial" w:hAnsi="Arial" w:cs="Arial"/>
      <w:sz w:val="20"/>
      <w:szCs w:val="20"/>
    </w:rPr>
  </w:style>
  <w:style w:type="paragraph" w:styleId="CommentSubject">
    <w:name w:val="annotation subject"/>
    <w:basedOn w:val="CommentText"/>
    <w:next w:val="CommentText"/>
    <w:link w:val="CommentSubjectChar"/>
    <w:uiPriority w:val="99"/>
    <w:semiHidden/>
    <w:unhideWhenUsed/>
    <w:rsid w:val="002E1913"/>
    <w:rPr>
      <w:b/>
      <w:bCs/>
    </w:rPr>
  </w:style>
  <w:style w:type="character" w:customStyle="1" w:styleId="CommentSubjectChar">
    <w:name w:val="Comment Subject Char"/>
    <w:basedOn w:val="CommentTextChar"/>
    <w:link w:val="CommentSubject"/>
    <w:uiPriority w:val="99"/>
    <w:semiHidden/>
    <w:rsid w:val="002E1913"/>
    <w:rPr>
      <w:rFonts w:ascii="Arial" w:hAnsi="Arial" w:cs="Arial"/>
      <w:b/>
      <w:bCs/>
      <w:sz w:val="20"/>
      <w:szCs w:val="20"/>
    </w:rPr>
  </w:style>
  <w:style w:type="character" w:customStyle="1" w:styleId="Inlineheading">
    <w:name w:val="Inline heading"/>
    <w:basedOn w:val="DefaultParagraphFont"/>
    <w:uiPriority w:val="1"/>
    <w:qFormat/>
    <w:rsid w:val="00877784"/>
    <w:rPr>
      <w:b/>
      <w:bCs/>
      <w:color w:val="BE0064"/>
    </w:rPr>
  </w:style>
  <w:style w:type="paragraph" w:styleId="TOCHeading">
    <w:name w:val="TOC Heading"/>
    <w:basedOn w:val="Heading1"/>
    <w:next w:val="Normal"/>
    <w:uiPriority w:val="39"/>
    <w:unhideWhenUsed/>
    <w:qFormat/>
    <w:rsid w:val="00FB6507"/>
    <w:pPr>
      <w:pBdr>
        <w:bottom w:val="single" w:sz="6" w:space="1" w:color="0071F8"/>
      </w:pBdr>
      <w:tabs>
        <w:tab w:val="clear" w:pos="454"/>
        <w:tab w:val="clear" w:pos="567"/>
      </w:tabs>
      <w:spacing w:before="240" w:after="0" w:line="259" w:lineRule="auto"/>
      <w:outlineLvl w:val="9"/>
    </w:pPr>
    <w:rPr>
      <w:szCs w:val="36"/>
      <w:lang w:val="en-US"/>
    </w:rPr>
  </w:style>
  <w:style w:type="paragraph" w:styleId="TOC1">
    <w:name w:val="toc 1"/>
    <w:basedOn w:val="Normal"/>
    <w:next w:val="Normal"/>
    <w:autoRedefine/>
    <w:uiPriority w:val="39"/>
    <w:unhideWhenUsed/>
    <w:rsid w:val="00FB6507"/>
    <w:pPr>
      <w:spacing w:after="100"/>
    </w:pPr>
  </w:style>
  <w:style w:type="paragraph" w:styleId="TOC2">
    <w:name w:val="toc 2"/>
    <w:basedOn w:val="Normal"/>
    <w:next w:val="Normal"/>
    <w:autoRedefine/>
    <w:uiPriority w:val="39"/>
    <w:unhideWhenUsed/>
    <w:rsid w:val="00FB6507"/>
    <w:pPr>
      <w:spacing w:after="100"/>
      <w:ind w:left="240"/>
    </w:pPr>
  </w:style>
  <w:style w:type="paragraph" w:styleId="TOC3">
    <w:name w:val="toc 3"/>
    <w:basedOn w:val="Normal"/>
    <w:next w:val="Normal"/>
    <w:autoRedefine/>
    <w:uiPriority w:val="39"/>
    <w:unhideWhenUsed/>
    <w:rsid w:val="00FB6507"/>
    <w:pPr>
      <w:spacing w:after="100"/>
      <w:ind w:left="480"/>
    </w:pPr>
  </w:style>
  <w:style w:type="character" w:customStyle="1" w:styleId="Heading4Char">
    <w:name w:val="Heading 4 Char"/>
    <w:basedOn w:val="DefaultParagraphFont"/>
    <w:link w:val="Heading4"/>
    <w:uiPriority w:val="9"/>
    <w:rsid w:val="00844F9E"/>
    <w:rPr>
      <w:rFonts w:ascii="Arial" w:eastAsiaTheme="majorEastAsia" w:hAnsi="Arial" w:cstheme="majorBidi"/>
      <w:iCs/>
      <w:color w:val="BE0064"/>
    </w:rPr>
  </w:style>
  <w:style w:type="character" w:customStyle="1" w:styleId="Heading5Char">
    <w:name w:val="Heading 5 Char"/>
    <w:basedOn w:val="DefaultParagraphFont"/>
    <w:link w:val="Heading5"/>
    <w:uiPriority w:val="9"/>
    <w:rsid w:val="00844F9E"/>
    <w:rPr>
      <w:rFonts w:ascii="Arial" w:eastAsiaTheme="majorEastAsia" w:hAnsi="Arial" w:cstheme="majorBidi"/>
      <w:i/>
      <w:color w:val="BE0064"/>
    </w:rPr>
  </w:style>
  <w:style w:type="paragraph" w:styleId="Revision">
    <w:name w:val="Revision"/>
    <w:hidden/>
    <w:uiPriority w:val="99"/>
    <w:semiHidden/>
    <w:rsid w:val="00600D4F"/>
    <w:rPr>
      <w:rFonts w:ascii="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714239">
      <w:bodyDiv w:val="1"/>
      <w:marLeft w:val="0"/>
      <w:marRight w:val="0"/>
      <w:marTop w:val="0"/>
      <w:marBottom w:val="0"/>
      <w:divBdr>
        <w:top w:val="none" w:sz="0" w:space="0" w:color="auto"/>
        <w:left w:val="none" w:sz="0" w:space="0" w:color="auto"/>
        <w:bottom w:val="none" w:sz="0" w:space="0" w:color="auto"/>
        <w:right w:val="none" w:sz="0" w:space="0" w:color="auto"/>
      </w:divBdr>
    </w:div>
    <w:div w:id="7602224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g"/><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image" Target="media/image7.jp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jpg"/><Relationship Id="rId23" Type="http://schemas.openxmlformats.org/officeDocument/2006/relationships/footer" Target="footer3.xml"/><Relationship Id="rId10" Type="http://schemas.openxmlformats.org/officeDocument/2006/relationships/endnotes" Target="end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g"/><Relationship Id="rId22" Type="http://schemas.openxmlformats.org/officeDocument/2006/relationships/header" Target="header3.xml"/></Relationships>
</file>

<file path=word/_rels/footer2.xml.rels><?xml version="1.0" encoding="UTF-8" standalone="yes"?>
<Relationships xmlns="http://schemas.openxmlformats.org/package/2006/relationships"><Relationship Id="rId1" Type="http://schemas.openxmlformats.org/officeDocument/2006/relationships/hyperlink" Target="https://protect-eu.mimecast.com/s/vPSICK139HYOY2CA8y0k/" TargetMode="External"/></Relationships>
</file>

<file path=word/_rels/header2.xml.rels><?xml version="1.0" encoding="UTF-8" standalone="yes"?>
<Relationships xmlns="http://schemas.openxmlformats.org/package/2006/relationships"><Relationship Id="rId3" Type="http://schemas.openxmlformats.org/officeDocument/2006/relationships/image" Target="media/image10.png"/><Relationship Id="rId2" Type="http://schemas.openxmlformats.org/officeDocument/2006/relationships/image" Target="media/image9.png"/><Relationship Id="rId1" Type="http://schemas.openxmlformats.org/officeDocument/2006/relationships/image" Target="media/image8.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ynet\Documents\Custom%20Office%20Templates\ETF%20handout%20template_landscap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cf8cbe2d-0e71-4d38-8f38-c3c6c5b56cd4" xsi:nil="true"/>
    <lcf76f155ced4ddcb4097134ff3c332f xmlns="83bdd42b-fb02-46fb-bb6b-b0ca0d8ae6de">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81AF24F9B496D649A9CEAC9DD180874A" ma:contentTypeVersion="16" ma:contentTypeDescription="Create a new document." ma:contentTypeScope="" ma:versionID="8c169a8aa650abf762782c4592fd278f">
  <xsd:schema xmlns:xsd="http://www.w3.org/2001/XMLSchema" xmlns:xs="http://www.w3.org/2001/XMLSchema" xmlns:p="http://schemas.microsoft.com/office/2006/metadata/properties" xmlns:ns2="83bdd42b-fb02-46fb-bb6b-b0ca0d8ae6de" xmlns:ns3="cf8cbe2d-0e71-4d38-8f38-c3c6c5b56cd4" targetNamespace="http://schemas.microsoft.com/office/2006/metadata/properties" ma:root="true" ma:fieldsID="2b37924a52d4a8e9397df8e1fd7a03c1" ns2:_="" ns3:_="">
    <xsd:import namespace="83bdd42b-fb02-46fb-bb6b-b0ca0d8ae6de"/>
    <xsd:import namespace="cf8cbe2d-0e71-4d38-8f38-c3c6c5b56cd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ServiceOCR" minOccurs="0"/>
                <xsd:element ref="ns2:MediaServiceLocation"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3bdd42b-fb02-46fb-bb6b-b0ca0d8ae6d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46342d94-4a90-4c9b-8c88-cb4c8647e98f"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cf8cbe2d-0e71-4d38-8f38-c3c6c5b56cd4"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08f65472-0707-4e29-8332-b9fb34e75296}" ma:internalName="TaxCatchAll" ma:showField="CatchAllData" ma:web="cf8cbe2d-0e71-4d38-8f38-c3c6c5b56cd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CA28491-FD50-4DB4-96E3-C4F96CA52C21}">
  <ds:schemaRefs>
    <ds:schemaRef ds:uri="http://schemas.microsoft.com/office/2006/metadata/properties"/>
    <ds:schemaRef ds:uri="http://schemas.microsoft.com/office/infopath/2007/PartnerControls"/>
    <ds:schemaRef ds:uri="cf8cbe2d-0e71-4d38-8f38-c3c6c5b56cd4"/>
    <ds:schemaRef ds:uri="83bdd42b-fb02-46fb-bb6b-b0ca0d8ae6de"/>
  </ds:schemaRefs>
</ds:datastoreItem>
</file>

<file path=customXml/itemProps2.xml><?xml version="1.0" encoding="utf-8"?>
<ds:datastoreItem xmlns:ds="http://schemas.openxmlformats.org/officeDocument/2006/customXml" ds:itemID="{30B393E7-84A6-4116-99B1-3D999C1009BF}">
  <ds:schemaRefs>
    <ds:schemaRef ds:uri="http://schemas.openxmlformats.org/officeDocument/2006/bibliography"/>
  </ds:schemaRefs>
</ds:datastoreItem>
</file>

<file path=customXml/itemProps3.xml><?xml version="1.0" encoding="utf-8"?>
<ds:datastoreItem xmlns:ds="http://schemas.openxmlformats.org/officeDocument/2006/customXml" ds:itemID="{A959920E-F60B-45A5-982A-09F811FF718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3bdd42b-fb02-46fb-bb6b-b0ca0d8ae6de"/>
    <ds:schemaRef ds:uri="cf8cbe2d-0e71-4d38-8f38-c3c6c5b56cd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09C65CB-4459-4E50-8B6B-0274A405957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ETF handout template_landscape</Template>
  <TotalTime>12</TotalTime>
  <Pages>3</Pages>
  <Words>143</Words>
  <Characters>816</Characters>
  <Application>Microsoft Office Word</Application>
  <DocSecurity>0</DocSecurity>
  <Lines>6</Lines>
  <Paragraphs>1</Paragraphs>
  <ScaleCrop>false</ScaleCrop>
  <HeadingPairs>
    <vt:vector size="2" baseType="variant">
      <vt:variant>
        <vt:lpstr>Title</vt:lpstr>
      </vt:variant>
      <vt:variant>
        <vt:i4>1</vt:i4>
      </vt:variant>
    </vt:vector>
  </HeadingPairs>
  <TitlesOfParts>
    <vt:vector size="1" baseType="lpstr">
      <vt:lpstr>Centres for Excellence Mastery Handout</vt:lpstr>
    </vt:vector>
  </TitlesOfParts>
  <Manager/>
  <Company/>
  <LinksUpToDate>false</LinksUpToDate>
  <CharactersWithSpaces>958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Centres for Excellence Mastery Handout</dc:title>
  <dc:subject/>
  <dc:creator>Lynette Woodward</dc:creator>
  <cp:keywords/>
  <dc:description/>
  <cp:lastModifiedBy>Chess Law</cp:lastModifiedBy>
  <cp:revision>9</cp:revision>
  <cp:lastPrinted>2021-03-09T11:45:00Z</cp:lastPrinted>
  <dcterms:created xsi:type="dcterms:W3CDTF">2023-03-27T21:31:00Z</dcterms:created>
  <dcterms:modified xsi:type="dcterms:W3CDTF">2023-04-24T12:50:00Z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0x01010081AF24F9B496D649A9CEAC9DD180874A</vt:lpwstr>
  </property>
  <property fmtid="{D5CDD505-2E9C-101B-9397-08002B2CF9AE}" pid="3" name="GrammarlyDocumentId">
    <vt:lpwstr>e91b6919f96e32d33bdc523f86a76cbd8f8fd7066412ffbded9a8127b0272cbb</vt:lpwstr>
  </property>
</Properties>
</file>